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ECA5E0" w14:textId="5A815949" w:rsidR="00DD7C7E" w:rsidRDefault="00DD7C7E" w:rsidP="003D23AA">
      <w:pPr>
        <w:pStyle w:val="MDPI11articletype"/>
        <w:rPr>
          <w:b/>
          <w:i w:val="0"/>
          <w:color w:val="auto"/>
          <w:sz w:val="22"/>
        </w:rPr>
      </w:pPr>
      <w:r>
        <w:rPr>
          <w:b/>
          <w:i w:val="0"/>
          <w:color w:val="auto"/>
          <w:sz w:val="22"/>
        </w:rPr>
        <w:t>Supplementary material.</w:t>
      </w:r>
      <w:r w:rsidRPr="00DD7C7E">
        <w:rPr>
          <w:b/>
          <w:i w:val="0"/>
          <w:color w:val="auto"/>
          <w:sz w:val="22"/>
        </w:rPr>
        <w:t xml:space="preserve"> </w:t>
      </w:r>
    </w:p>
    <w:p w14:paraId="352290AD" w14:textId="29B61913" w:rsidR="003D23AA" w:rsidRPr="00DD7C7E" w:rsidRDefault="008F7D5C" w:rsidP="00DD7C7E">
      <w:pPr>
        <w:pStyle w:val="MDPI11articletype"/>
        <w:spacing w:before="120"/>
        <w:rPr>
          <w:color w:val="auto"/>
          <w:sz w:val="22"/>
          <w:lang w:val="fr-FR"/>
        </w:rPr>
      </w:pPr>
      <w:r w:rsidRPr="006171B6">
        <w:rPr>
          <w:b/>
          <w:i w:val="0"/>
          <w:color w:val="auto"/>
          <w:sz w:val="22"/>
        </w:rPr>
        <w:t>Text S1:</w:t>
      </w:r>
      <w:r w:rsidRPr="006171B6">
        <w:rPr>
          <w:i w:val="0"/>
          <w:color w:val="auto"/>
          <w:sz w:val="22"/>
        </w:rPr>
        <w:t xml:space="preserve"> </w:t>
      </w:r>
      <w:r w:rsidRPr="00AD78A8">
        <w:rPr>
          <w:i w:val="0"/>
          <w:color w:val="auto"/>
          <w:sz w:val="22"/>
        </w:rPr>
        <w:t xml:space="preserve">French version of </w:t>
      </w:r>
      <w:r w:rsidR="00047458">
        <w:rPr>
          <w:i w:val="0"/>
          <w:color w:val="auto"/>
          <w:sz w:val="22"/>
        </w:rPr>
        <w:t xml:space="preserve">the </w:t>
      </w:r>
      <w:r w:rsidRPr="00AD78A8">
        <w:rPr>
          <w:i w:val="0"/>
          <w:color w:val="auto"/>
          <w:sz w:val="22"/>
        </w:rPr>
        <w:t xml:space="preserve">manuscript “Rodent proliferation in urban and agricultural settings of sub-Saharan Africa – Part 2. </w:t>
      </w:r>
      <w:r w:rsidRPr="00DD7C7E">
        <w:rPr>
          <w:i w:val="0"/>
          <w:color w:val="auto"/>
          <w:sz w:val="22"/>
          <w:lang w:val="fr-FR"/>
        </w:rPr>
        <w:t xml:space="preserve">Towards integrated management strategies” (Dalecky </w:t>
      </w:r>
      <w:r w:rsidRPr="00DD7C7E">
        <w:rPr>
          <w:color w:val="auto"/>
          <w:sz w:val="22"/>
          <w:lang w:val="fr-FR"/>
        </w:rPr>
        <w:t>et al.</w:t>
      </w:r>
      <w:r w:rsidRPr="00DD7C7E">
        <w:rPr>
          <w:i w:val="0"/>
          <w:color w:val="auto"/>
          <w:sz w:val="22"/>
          <w:lang w:val="fr-FR"/>
        </w:rPr>
        <w:t xml:space="preserve"> </w:t>
      </w:r>
      <w:r w:rsidR="007D1296" w:rsidRPr="00DD7C7E">
        <w:rPr>
          <w:i w:val="0"/>
          <w:color w:val="auto"/>
          <w:sz w:val="22"/>
          <w:highlight w:val="yellow"/>
          <w:lang w:val="fr-FR"/>
        </w:rPr>
        <w:t>xxx</w:t>
      </w:r>
      <w:r w:rsidRPr="00DD7C7E">
        <w:rPr>
          <w:i w:val="0"/>
          <w:color w:val="auto"/>
          <w:sz w:val="22"/>
          <w:highlight w:val="yellow"/>
          <w:lang w:val="fr-FR"/>
        </w:rPr>
        <w:t>.</w:t>
      </w:r>
      <w:r w:rsidRPr="00DD7C7E">
        <w:rPr>
          <w:i w:val="0"/>
          <w:color w:val="auto"/>
          <w:sz w:val="22"/>
          <w:lang w:val="fr-FR"/>
        </w:rPr>
        <w:t xml:space="preserve"> </w:t>
      </w:r>
      <w:r w:rsidR="007D1296" w:rsidRPr="00DD7C7E">
        <w:rPr>
          <w:color w:val="auto"/>
          <w:sz w:val="22"/>
          <w:lang w:val="fr-FR"/>
        </w:rPr>
        <w:t>Agronomy</w:t>
      </w:r>
      <w:r w:rsidRPr="00DD7C7E">
        <w:rPr>
          <w:i w:val="0"/>
          <w:color w:val="auto"/>
          <w:sz w:val="22"/>
          <w:lang w:val="fr-FR"/>
        </w:rPr>
        <w:t>)</w:t>
      </w:r>
      <w:r w:rsidRPr="00DD7C7E">
        <w:rPr>
          <w:color w:val="auto"/>
          <w:sz w:val="22"/>
          <w:lang w:val="fr-FR"/>
        </w:rPr>
        <w:t>.</w:t>
      </w:r>
    </w:p>
    <w:p w14:paraId="0A150EE6" w14:textId="5B71812D" w:rsidR="003D23AA" w:rsidRPr="00C42449" w:rsidRDefault="008F7D5C" w:rsidP="00AD78A8">
      <w:pPr>
        <w:pStyle w:val="MDPI12title"/>
        <w:spacing w:before="240" w:after="0"/>
        <w:rPr>
          <w:color w:val="auto"/>
          <w:sz w:val="28"/>
          <w:szCs w:val="28"/>
          <w:lang w:val="fr-FR"/>
        </w:rPr>
      </w:pPr>
      <w:r w:rsidRPr="00C42449">
        <w:rPr>
          <w:color w:val="auto"/>
          <w:sz w:val="28"/>
          <w:szCs w:val="28"/>
          <w:lang w:val="fr-FR"/>
        </w:rPr>
        <w:t xml:space="preserve">Prolifération de rongeurs dans les milieux urbains et agricoles d'Afrique subsaharienne – Volet 2. Vers des stratégies de gestion intégrée. </w:t>
      </w:r>
    </w:p>
    <w:p w14:paraId="64E93D0F" w14:textId="3F2E53A3" w:rsidR="00470490" w:rsidRPr="00C42449" w:rsidRDefault="000F4B5B" w:rsidP="002372CD">
      <w:pPr>
        <w:pStyle w:val="MDPI13authornames"/>
        <w:spacing w:after="240"/>
        <w:rPr>
          <w:color w:val="auto"/>
          <w:lang w:val="fr-FR"/>
        </w:rPr>
      </w:pPr>
      <w:r w:rsidRPr="00C42449">
        <w:rPr>
          <w:color w:val="auto"/>
          <w:lang w:val="fr-FR"/>
        </w:rPr>
        <w:t>Ambroise DALECKY</w:t>
      </w:r>
      <w:r w:rsidRPr="00C42449">
        <w:rPr>
          <w:color w:val="auto"/>
          <w:vertAlign w:val="superscript"/>
          <w:lang w:val="fr-FR"/>
        </w:rPr>
        <w:t>1,2,</w:t>
      </w:r>
      <w:r w:rsidRPr="00C42449">
        <w:rPr>
          <w:color w:val="auto"/>
          <w:lang w:val="fr-FR"/>
        </w:rPr>
        <w:t>*</w:t>
      </w:r>
      <w:r w:rsidR="00F71683" w:rsidRPr="00C42449">
        <w:rPr>
          <w:color w:val="auto"/>
          <w:vertAlign w:val="superscript"/>
          <w:lang w:val="fr-FR"/>
        </w:rPr>
        <w:t>,</w:t>
      </w:r>
      <w:r w:rsidR="00F71683" w:rsidRPr="00C42449">
        <w:rPr>
          <w:color w:val="auto"/>
          <w:lang w:val="fr-FR"/>
        </w:rPr>
        <w:t>#</w:t>
      </w:r>
      <w:r w:rsidRPr="00C42449">
        <w:rPr>
          <w:color w:val="auto"/>
          <w:lang w:val="fr-FR"/>
        </w:rPr>
        <w:t>, Madougou GARBA</w:t>
      </w:r>
      <w:r w:rsidRPr="00C42449">
        <w:rPr>
          <w:color w:val="auto"/>
          <w:vertAlign w:val="superscript"/>
          <w:lang w:val="fr-FR"/>
        </w:rPr>
        <w:t>3</w:t>
      </w:r>
      <w:r w:rsidRPr="00C42449">
        <w:rPr>
          <w:color w:val="auto"/>
          <w:lang w:val="fr-FR"/>
        </w:rPr>
        <w:t>, Abdoul Aziz IBRAHIM DANZABARMA</w:t>
      </w:r>
      <w:r w:rsidRPr="00C42449">
        <w:rPr>
          <w:color w:val="auto"/>
          <w:vertAlign w:val="superscript"/>
          <w:lang w:val="fr-FR"/>
        </w:rPr>
        <w:t>4,5</w:t>
      </w:r>
      <w:r w:rsidRPr="00C42449">
        <w:rPr>
          <w:color w:val="auto"/>
          <w:lang w:val="fr-FR"/>
        </w:rPr>
        <w:t>, Jonas ETOUGBETCHE</w:t>
      </w:r>
      <w:r w:rsidRPr="00C42449">
        <w:rPr>
          <w:color w:val="auto"/>
          <w:vertAlign w:val="superscript"/>
          <w:lang w:val="fr-FR"/>
        </w:rPr>
        <w:t>6</w:t>
      </w:r>
      <w:r w:rsidRPr="00C42449">
        <w:rPr>
          <w:color w:val="auto"/>
          <w:lang w:val="fr-FR"/>
        </w:rPr>
        <w:t>, Sylvestre BADOU</w:t>
      </w:r>
      <w:r w:rsidRPr="00C42449">
        <w:rPr>
          <w:color w:val="auto"/>
          <w:vertAlign w:val="superscript"/>
          <w:lang w:val="fr-FR"/>
        </w:rPr>
        <w:t>6</w:t>
      </w:r>
      <w:r w:rsidRPr="00C42449">
        <w:rPr>
          <w:color w:val="auto"/>
          <w:lang w:val="fr-FR"/>
        </w:rPr>
        <w:t>, Henri-Joël DOSSOU</w:t>
      </w:r>
      <w:r w:rsidRPr="00C42449">
        <w:rPr>
          <w:color w:val="auto"/>
          <w:vertAlign w:val="superscript"/>
          <w:lang w:val="fr-FR"/>
        </w:rPr>
        <w:t>6</w:t>
      </w:r>
      <w:r w:rsidRPr="00C42449">
        <w:rPr>
          <w:color w:val="auto"/>
          <w:lang w:val="fr-FR"/>
        </w:rPr>
        <w:t>, Ibrahima SOW</w:t>
      </w:r>
      <w:r w:rsidRPr="00C42449">
        <w:rPr>
          <w:color w:val="auto"/>
          <w:vertAlign w:val="superscript"/>
          <w:lang w:val="fr-FR"/>
        </w:rPr>
        <w:t>1,2,7</w:t>
      </w:r>
      <w:r w:rsidRPr="00C42449">
        <w:rPr>
          <w:color w:val="auto"/>
          <w:lang w:val="fr-FR"/>
        </w:rPr>
        <w:t>, Cheikh Tidiane NIANG</w:t>
      </w:r>
      <w:r w:rsidRPr="00C42449">
        <w:rPr>
          <w:color w:val="auto"/>
          <w:vertAlign w:val="superscript"/>
          <w:lang w:val="fr-FR"/>
        </w:rPr>
        <w:t>1,2,7</w:t>
      </w:r>
      <w:r w:rsidRPr="00C42449">
        <w:rPr>
          <w:color w:val="auto"/>
          <w:lang w:val="fr-FR"/>
        </w:rPr>
        <w:t>, Ousmane DIENE</w:t>
      </w:r>
      <w:r w:rsidRPr="00C42449">
        <w:rPr>
          <w:color w:val="auto"/>
          <w:vertAlign w:val="superscript"/>
          <w:lang w:val="fr-FR"/>
        </w:rPr>
        <w:t>8</w:t>
      </w:r>
      <w:r w:rsidRPr="00C42449">
        <w:rPr>
          <w:color w:val="auto"/>
          <w:lang w:val="fr-FR"/>
        </w:rPr>
        <w:t>, Idrissa DIALLO</w:t>
      </w:r>
      <w:r w:rsidRPr="00C42449">
        <w:rPr>
          <w:color w:val="auto"/>
          <w:vertAlign w:val="superscript"/>
          <w:lang w:val="fr-FR"/>
        </w:rPr>
        <w:t>9</w:t>
      </w:r>
      <w:r w:rsidRPr="00C42449">
        <w:rPr>
          <w:color w:val="auto"/>
          <w:lang w:val="fr-FR"/>
        </w:rPr>
        <w:t>, Mohamed Seyidna Ali SAGHIRI</w:t>
      </w:r>
      <w:r w:rsidRPr="00C42449">
        <w:rPr>
          <w:color w:val="auto"/>
          <w:vertAlign w:val="superscript"/>
          <w:lang w:val="fr-FR"/>
        </w:rPr>
        <w:t>10</w:t>
      </w:r>
      <w:r w:rsidRPr="00C42449">
        <w:rPr>
          <w:color w:val="auto"/>
          <w:lang w:val="fr-FR"/>
        </w:rPr>
        <w:t>, Mohamed El Hady SIDATT</w:t>
      </w:r>
      <w:r w:rsidRPr="00C42449">
        <w:rPr>
          <w:color w:val="auto"/>
          <w:vertAlign w:val="superscript"/>
          <w:lang w:val="fr-FR"/>
        </w:rPr>
        <w:t>11</w:t>
      </w:r>
      <w:r w:rsidRPr="00C42449">
        <w:rPr>
          <w:color w:val="auto"/>
          <w:lang w:val="fr-FR"/>
        </w:rPr>
        <w:t>, Frank VAN STEENBERGEN</w:t>
      </w:r>
      <w:r w:rsidRPr="00C42449">
        <w:rPr>
          <w:color w:val="auto"/>
          <w:vertAlign w:val="superscript"/>
          <w:lang w:val="fr-FR"/>
        </w:rPr>
        <w:t>12</w:t>
      </w:r>
      <w:r w:rsidRPr="00C42449">
        <w:rPr>
          <w:color w:val="auto"/>
          <w:lang w:val="fr-FR"/>
        </w:rPr>
        <w:t>, Amadou Bocar BAL</w:t>
      </w:r>
      <w:r w:rsidRPr="00C42449">
        <w:rPr>
          <w:color w:val="auto"/>
          <w:vertAlign w:val="superscript"/>
          <w:lang w:val="fr-FR"/>
        </w:rPr>
        <w:t>2,7</w:t>
      </w:r>
      <w:r w:rsidRPr="00C42449">
        <w:rPr>
          <w:color w:val="auto"/>
          <w:lang w:val="fr-FR"/>
        </w:rPr>
        <w:t>, Luwieke BOSMA</w:t>
      </w:r>
      <w:r w:rsidRPr="00C42449">
        <w:rPr>
          <w:color w:val="auto"/>
          <w:vertAlign w:val="superscript"/>
          <w:lang w:val="fr-FR"/>
        </w:rPr>
        <w:t>12</w:t>
      </w:r>
      <w:r w:rsidRPr="00C42449">
        <w:rPr>
          <w:color w:val="auto"/>
          <w:lang w:val="fr-FR"/>
        </w:rPr>
        <w:t>, Gualbert HOUEMENOU</w:t>
      </w:r>
      <w:r w:rsidRPr="00C42449">
        <w:rPr>
          <w:color w:val="auto"/>
          <w:vertAlign w:val="superscript"/>
          <w:lang w:val="fr-FR"/>
        </w:rPr>
        <w:t>6</w:t>
      </w:r>
      <w:r w:rsidRPr="00C42449">
        <w:rPr>
          <w:color w:val="auto"/>
          <w:lang w:val="fr-FR"/>
        </w:rPr>
        <w:t>, Solimane AG ATTEYNINE</w:t>
      </w:r>
      <w:r w:rsidRPr="00C42449">
        <w:rPr>
          <w:color w:val="auto"/>
          <w:vertAlign w:val="superscript"/>
          <w:lang w:val="fr-FR"/>
        </w:rPr>
        <w:t>13</w:t>
      </w:r>
      <w:r w:rsidRPr="00C42449">
        <w:rPr>
          <w:color w:val="auto"/>
          <w:lang w:val="fr-FR"/>
        </w:rPr>
        <w:t>, Karmadine HIMA</w:t>
      </w:r>
      <w:r w:rsidRPr="00C42449">
        <w:rPr>
          <w:color w:val="auto"/>
          <w:vertAlign w:val="superscript"/>
          <w:lang w:val="fr-FR"/>
        </w:rPr>
        <w:t>4</w:t>
      </w:r>
      <w:r w:rsidRPr="00C42449">
        <w:rPr>
          <w:color w:val="auto"/>
          <w:lang w:val="fr-FR"/>
        </w:rPr>
        <w:t>, Gauthier DOBIGNY</w:t>
      </w:r>
      <w:r w:rsidRPr="00C42449">
        <w:rPr>
          <w:color w:val="auto"/>
          <w:vertAlign w:val="superscript"/>
          <w:lang w:val="fr-FR"/>
        </w:rPr>
        <w:t>5,14</w:t>
      </w:r>
      <w:r w:rsidR="00F71683" w:rsidRPr="00C42449">
        <w:rPr>
          <w:color w:val="auto"/>
          <w:vertAlign w:val="superscript"/>
          <w:lang w:val="fr-FR"/>
        </w:rPr>
        <w:t>,</w:t>
      </w:r>
      <w:r w:rsidR="00F71683" w:rsidRPr="00C42449">
        <w:rPr>
          <w:color w:val="auto"/>
          <w:lang w:val="fr-FR"/>
        </w:rPr>
        <w:t>#</w:t>
      </w:r>
      <w:r w:rsidRPr="00C42449">
        <w:rPr>
          <w:color w:val="auto"/>
          <w:lang w:val="fr-FR"/>
        </w:rPr>
        <w:t>, Yonas MEHERETU</w:t>
      </w:r>
      <w:r w:rsidRPr="00C42449">
        <w:rPr>
          <w:color w:val="auto"/>
          <w:vertAlign w:val="superscript"/>
          <w:lang w:val="fr-FR"/>
        </w:rPr>
        <w:t>15,16</w:t>
      </w:r>
      <w:r w:rsidR="00F71683" w:rsidRPr="00C42449">
        <w:rPr>
          <w:color w:val="auto"/>
          <w:vertAlign w:val="superscript"/>
          <w:lang w:val="fr-FR"/>
        </w:rPr>
        <w:t>,</w:t>
      </w:r>
      <w:r w:rsidR="00F71683" w:rsidRPr="00C42449">
        <w:rPr>
          <w:color w:val="auto"/>
          <w:lang w:val="fr-FR"/>
        </w:rPr>
        <w:t>#</w:t>
      </w:r>
      <w:r w:rsidRPr="00C42449">
        <w:rPr>
          <w:color w:val="auto"/>
          <w:vertAlign w:val="superscript"/>
          <w:lang w:val="fr-FR"/>
        </w:rPr>
        <w:t xml:space="preserve"> </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34429D" w:rsidRPr="00C42449" w14:paraId="5F768062" w14:textId="77777777" w:rsidTr="00D0261C">
        <w:tc>
          <w:tcPr>
            <w:tcW w:w="2410" w:type="dxa"/>
            <w:shd w:val="clear" w:color="auto" w:fill="auto"/>
          </w:tcPr>
          <w:p w14:paraId="5DE52E23" w14:textId="77777777" w:rsidR="00470490" w:rsidRPr="00C42449" w:rsidRDefault="00470490" w:rsidP="00D0261C">
            <w:pPr>
              <w:adjustRightInd w:val="0"/>
              <w:snapToGrid w:val="0"/>
              <w:spacing w:before="120" w:line="240" w:lineRule="atLeast"/>
              <w:ind w:right="113"/>
              <w:jc w:val="left"/>
              <w:rPr>
                <w:rFonts w:eastAsia="DengXian"/>
                <w:bCs/>
                <w:color w:val="auto"/>
                <w:sz w:val="14"/>
                <w:szCs w:val="14"/>
                <w:lang w:bidi="en-US"/>
              </w:rPr>
            </w:pPr>
            <w:r w:rsidRPr="00C42449">
              <w:rPr>
                <w:rFonts w:eastAsia="DengXian"/>
                <w:color w:val="auto"/>
                <w:lang w:val="fr-FR" w:eastAsia="fr-FR"/>
              </w:rPr>
              <w:drawing>
                <wp:inline distT="0" distB="0" distL="0" distR="0" wp14:anchorId="76FE4A7A" wp14:editId="147C249B">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3C27D72C" w14:textId="6C16DBD1" w:rsidR="00470490" w:rsidRPr="00C42449" w:rsidRDefault="00470490" w:rsidP="00C714A0">
            <w:pPr>
              <w:pStyle w:val="MDPI72Copyright"/>
              <w:rPr>
                <w:rFonts w:eastAsia="DengXian"/>
                <w:color w:val="auto"/>
                <w:lang w:bidi="en-US"/>
              </w:rPr>
            </w:pPr>
          </w:p>
        </w:tc>
      </w:tr>
    </w:tbl>
    <w:p w14:paraId="602821CA" w14:textId="1AA07495" w:rsidR="000F4B5B" w:rsidRPr="00C42449" w:rsidRDefault="00F95636" w:rsidP="002372CD">
      <w:pPr>
        <w:pStyle w:val="MDPI16affiliation"/>
        <w:rPr>
          <w:color w:val="auto"/>
          <w:lang w:val="fr-FR"/>
        </w:rPr>
      </w:pPr>
      <w:r w:rsidRPr="00C42449">
        <w:rPr>
          <w:color w:val="auto"/>
          <w:vertAlign w:val="superscript"/>
          <w:lang w:val="fr-FR"/>
        </w:rPr>
        <w:t>1</w:t>
      </w:r>
      <w:r w:rsidR="003D23AA" w:rsidRPr="00C42449">
        <w:rPr>
          <w:color w:val="auto"/>
          <w:lang w:val="fr-FR"/>
        </w:rPr>
        <w:tab/>
      </w:r>
      <w:r w:rsidR="000F4B5B" w:rsidRPr="00C42449">
        <w:rPr>
          <w:color w:val="auto"/>
          <w:lang w:val="fr-FR"/>
        </w:rPr>
        <w:t xml:space="preserve">IRD, Aix Marseille Univ, LPED, Marseille, </w:t>
      </w:r>
      <w:r w:rsidR="00F71683" w:rsidRPr="00C42449">
        <w:rPr>
          <w:color w:val="auto"/>
          <w:lang w:val="fr-FR"/>
        </w:rPr>
        <w:t>France</w:t>
      </w:r>
    </w:p>
    <w:p w14:paraId="7EA53BB0" w14:textId="7C030760" w:rsidR="000F4B5B" w:rsidRPr="00C42449" w:rsidRDefault="00F71683" w:rsidP="002372CD">
      <w:pPr>
        <w:pStyle w:val="MDPI16affiliation"/>
        <w:rPr>
          <w:color w:val="auto"/>
          <w:lang w:val="fr-FR"/>
        </w:rPr>
      </w:pPr>
      <w:r w:rsidRPr="00C42449">
        <w:rPr>
          <w:color w:val="auto"/>
          <w:vertAlign w:val="superscript"/>
          <w:lang w:val="fr-FR"/>
        </w:rPr>
        <w:t>2</w:t>
      </w:r>
      <w:r w:rsidRPr="00C42449">
        <w:rPr>
          <w:color w:val="auto"/>
          <w:lang w:val="fr-FR"/>
        </w:rPr>
        <w:tab/>
      </w:r>
      <w:r w:rsidR="000F4B5B" w:rsidRPr="00C42449">
        <w:rPr>
          <w:color w:val="auto"/>
          <w:lang w:val="fr-FR"/>
        </w:rPr>
        <w:t xml:space="preserve">BIOPASS 2, IRD, UGB, Cirad, ISRA, Saint-Louis, </w:t>
      </w:r>
      <w:r w:rsidR="008F7D5C" w:rsidRPr="00C42449">
        <w:rPr>
          <w:color w:val="auto"/>
          <w:lang w:val="fr-FR"/>
        </w:rPr>
        <w:t>Sénégal</w:t>
      </w:r>
    </w:p>
    <w:p w14:paraId="23EFD210" w14:textId="77777777" w:rsidR="000F4B5B" w:rsidRPr="00C42449" w:rsidRDefault="00F71683" w:rsidP="002372CD">
      <w:pPr>
        <w:pStyle w:val="MDPI16affiliation"/>
        <w:rPr>
          <w:color w:val="auto"/>
          <w:lang w:val="fr-FR"/>
        </w:rPr>
      </w:pPr>
      <w:r w:rsidRPr="00C42449">
        <w:rPr>
          <w:color w:val="auto"/>
          <w:vertAlign w:val="superscript"/>
          <w:lang w:val="fr-FR"/>
        </w:rPr>
        <w:t>3</w:t>
      </w:r>
      <w:r w:rsidRPr="00C42449">
        <w:rPr>
          <w:color w:val="auto"/>
          <w:lang w:val="fr-FR"/>
        </w:rPr>
        <w:tab/>
      </w:r>
      <w:r w:rsidR="000F4B5B" w:rsidRPr="00C42449">
        <w:rPr>
          <w:color w:val="auto"/>
          <w:lang w:val="fr-FR"/>
        </w:rPr>
        <w:t>Direction Générale de la Protection des Végétaux, Niamey, Niger</w:t>
      </w:r>
      <w:r w:rsidRPr="00C42449">
        <w:rPr>
          <w:color w:val="auto"/>
          <w:lang w:val="fr-FR"/>
        </w:rPr>
        <w:t>;</w:t>
      </w:r>
      <w:r w:rsidR="000F4B5B" w:rsidRPr="00C42449">
        <w:rPr>
          <w:color w:val="auto"/>
          <w:lang w:val="fr-FR"/>
        </w:rPr>
        <w:t xml:space="preserve"> </w:t>
      </w:r>
      <w:r w:rsidRPr="00C42449">
        <w:rPr>
          <w:color w:val="auto"/>
          <w:lang w:val="fr-FR"/>
        </w:rPr>
        <w:t>garba_madougou@yahoo.fr</w:t>
      </w:r>
    </w:p>
    <w:p w14:paraId="425A84DB" w14:textId="77777777" w:rsidR="000F4B5B" w:rsidRPr="00C42449" w:rsidRDefault="00F71683" w:rsidP="002372CD">
      <w:pPr>
        <w:pStyle w:val="MDPI16affiliation"/>
        <w:rPr>
          <w:color w:val="auto"/>
          <w:lang w:val="fr-FR"/>
        </w:rPr>
      </w:pPr>
      <w:r w:rsidRPr="00C42449">
        <w:rPr>
          <w:color w:val="auto"/>
          <w:vertAlign w:val="superscript"/>
          <w:lang w:val="fr-FR"/>
        </w:rPr>
        <w:t>4</w:t>
      </w:r>
      <w:r w:rsidRPr="00C42449">
        <w:rPr>
          <w:color w:val="auto"/>
          <w:lang w:val="fr-FR"/>
        </w:rPr>
        <w:tab/>
      </w:r>
      <w:r w:rsidR="000F4B5B" w:rsidRPr="00C42449">
        <w:rPr>
          <w:color w:val="auto"/>
          <w:lang w:val="fr-FR"/>
        </w:rPr>
        <w:t>Faculté des Sciences et Techniques, Université Abdou Moumouni, Niamey, Niger</w:t>
      </w:r>
      <w:r w:rsidRPr="00C42449">
        <w:rPr>
          <w:color w:val="auto"/>
          <w:lang w:val="fr-FR"/>
        </w:rPr>
        <w:t xml:space="preserve">; </w:t>
      </w:r>
      <w:r w:rsidR="000F4B5B" w:rsidRPr="00C42449">
        <w:rPr>
          <w:color w:val="auto"/>
          <w:lang w:val="fr-FR"/>
        </w:rPr>
        <w:t>az.danzabarma@gmail.com, karmadine@gmail.com</w:t>
      </w:r>
    </w:p>
    <w:p w14:paraId="25A7A59E" w14:textId="1CD2CF98" w:rsidR="000F4B5B" w:rsidRPr="00C42449" w:rsidRDefault="00F71683" w:rsidP="002372CD">
      <w:pPr>
        <w:pStyle w:val="MDPI16affiliation"/>
        <w:rPr>
          <w:color w:val="auto"/>
          <w:lang w:val="fr-FR"/>
        </w:rPr>
      </w:pPr>
      <w:r w:rsidRPr="00C42449">
        <w:rPr>
          <w:color w:val="auto"/>
          <w:vertAlign w:val="superscript"/>
          <w:lang w:val="fr-FR"/>
        </w:rPr>
        <w:t>5</w:t>
      </w:r>
      <w:r w:rsidRPr="00C42449">
        <w:rPr>
          <w:color w:val="auto"/>
          <w:lang w:val="fr-FR"/>
        </w:rPr>
        <w:tab/>
      </w:r>
      <w:r w:rsidR="000F4B5B" w:rsidRPr="00C42449">
        <w:rPr>
          <w:color w:val="auto"/>
          <w:lang w:val="fr-FR"/>
        </w:rPr>
        <w:t>CBGP, Univ Montpellier, CIRAD, INRAE, Institut Agro, IRD, Montferrier-sur-Lez, France</w:t>
      </w:r>
      <w:r w:rsidRPr="00C42449">
        <w:rPr>
          <w:color w:val="auto"/>
          <w:lang w:val="fr-FR"/>
        </w:rPr>
        <w:t>;</w:t>
      </w:r>
      <w:r w:rsidR="002975A6">
        <w:rPr>
          <w:color w:val="auto"/>
          <w:lang w:val="fr-FR"/>
        </w:rPr>
        <w:t xml:space="preserve"> </w:t>
      </w:r>
      <w:bookmarkStart w:id="0" w:name="_GoBack"/>
      <w:bookmarkEnd w:id="0"/>
      <w:r w:rsidR="000F4B5B" w:rsidRPr="00C42449">
        <w:rPr>
          <w:color w:val="auto"/>
          <w:lang w:val="fr-FR"/>
        </w:rPr>
        <w:t>gauthier.dobigny@ird.fr</w:t>
      </w:r>
    </w:p>
    <w:p w14:paraId="2B8972FE" w14:textId="42FC0989" w:rsidR="000F4B5B" w:rsidRPr="00C42449" w:rsidRDefault="00F71683" w:rsidP="002372CD">
      <w:pPr>
        <w:pStyle w:val="MDPI16affiliation"/>
        <w:rPr>
          <w:color w:val="auto"/>
          <w:lang w:val="fr-FR"/>
        </w:rPr>
      </w:pPr>
      <w:r w:rsidRPr="00C42449">
        <w:rPr>
          <w:color w:val="auto"/>
          <w:vertAlign w:val="superscript"/>
          <w:lang w:val="fr-FR"/>
        </w:rPr>
        <w:t>6</w:t>
      </w:r>
      <w:r w:rsidRPr="00C42449">
        <w:rPr>
          <w:color w:val="auto"/>
          <w:lang w:val="fr-FR"/>
        </w:rPr>
        <w:tab/>
      </w:r>
      <w:r w:rsidR="000F4B5B" w:rsidRPr="00C42449">
        <w:rPr>
          <w:color w:val="auto"/>
          <w:lang w:val="fr-FR"/>
        </w:rPr>
        <w:t xml:space="preserve">Ecole Polytechnique d’Abomey-Calavi, Laboratoire de Recherche en Biologie Appliquée, Unité de Recherche sur les Invasions Biologiques, Université d’Abomey-Calavi, Cotonou, </w:t>
      </w:r>
      <w:r w:rsidR="008F7D5C" w:rsidRPr="00C42449">
        <w:rPr>
          <w:color w:val="auto"/>
          <w:lang w:val="fr-FR"/>
        </w:rPr>
        <w:t>Bénin</w:t>
      </w:r>
      <w:r w:rsidRPr="00C42449">
        <w:rPr>
          <w:color w:val="auto"/>
          <w:lang w:val="fr-FR"/>
        </w:rPr>
        <w:t xml:space="preserve">; </w:t>
      </w:r>
      <w:r w:rsidR="000F4B5B" w:rsidRPr="00C42449">
        <w:rPr>
          <w:color w:val="auto"/>
          <w:lang w:val="fr-FR"/>
        </w:rPr>
        <w:t>jonas.etougbetche@gmail.com, sylvestre.badou@gmail.com, dossou_hjoel@yahoo.fr, gualbert.houemenou@gmail.com</w:t>
      </w:r>
    </w:p>
    <w:p w14:paraId="530D56E2" w14:textId="4D96F04F" w:rsidR="000F4B5B" w:rsidRPr="00C42449" w:rsidRDefault="00F71683" w:rsidP="002372CD">
      <w:pPr>
        <w:pStyle w:val="MDPI16affiliation"/>
        <w:rPr>
          <w:color w:val="auto"/>
          <w:lang w:val="fr-FR"/>
        </w:rPr>
      </w:pPr>
      <w:r w:rsidRPr="00C42449">
        <w:rPr>
          <w:color w:val="auto"/>
          <w:vertAlign w:val="superscript"/>
          <w:lang w:val="fr-FR"/>
        </w:rPr>
        <w:t>7</w:t>
      </w:r>
      <w:r w:rsidRPr="00C42449">
        <w:rPr>
          <w:color w:val="auto"/>
          <w:lang w:val="fr-FR"/>
        </w:rPr>
        <w:tab/>
      </w:r>
      <w:r w:rsidR="000F4B5B" w:rsidRPr="00C42449">
        <w:rPr>
          <w:color w:val="auto"/>
          <w:lang w:val="fr-FR"/>
        </w:rPr>
        <w:t>UFR S2ATA, Universit</w:t>
      </w:r>
      <w:r w:rsidR="00E12DB9" w:rsidRPr="00C42449">
        <w:rPr>
          <w:color w:val="auto"/>
          <w:lang w:val="fr-FR"/>
        </w:rPr>
        <w:t xml:space="preserve">é Gaston Berger, Saint-Louis, </w:t>
      </w:r>
      <w:r w:rsidR="008F7D5C" w:rsidRPr="00C42449">
        <w:rPr>
          <w:color w:val="auto"/>
          <w:lang w:val="fr-FR"/>
        </w:rPr>
        <w:t>Sénégal</w:t>
      </w:r>
      <w:r w:rsidRPr="00C42449">
        <w:rPr>
          <w:color w:val="auto"/>
          <w:lang w:val="fr-FR"/>
        </w:rPr>
        <w:t xml:space="preserve">; </w:t>
      </w:r>
      <w:r w:rsidR="000F4B5B" w:rsidRPr="00C42449">
        <w:rPr>
          <w:color w:val="auto"/>
          <w:lang w:val="fr-FR"/>
        </w:rPr>
        <w:t>amadou-bocar.bal@ugb.edu.sn, sow.ibrahima9@ugb.edu.sn, niangcheikhtidiane@yahoo.fr</w:t>
      </w:r>
    </w:p>
    <w:p w14:paraId="41CB096C" w14:textId="54DB4331" w:rsidR="000F4B5B" w:rsidRPr="00C42449" w:rsidRDefault="00F71683" w:rsidP="002372CD">
      <w:pPr>
        <w:pStyle w:val="MDPI16affiliation"/>
        <w:rPr>
          <w:color w:val="auto"/>
          <w:lang w:val="fr-FR"/>
        </w:rPr>
      </w:pPr>
      <w:r w:rsidRPr="00C42449">
        <w:rPr>
          <w:color w:val="auto"/>
          <w:vertAlign w:val="superscript"/>
          <w:lang w:val="fr-FR"/>
        </w:rPr>
        <w:t>8</w:t>
      </w:r>
      <w:r w:rsidRPr="00C42449">
        <w:rPr>
          <w:color w:val="auto"/>
          <w:lang w:val="fr-FR"/>
        </w:rPr>
        <w:tab/>
      </w:r>
      <w:r w:rsidR="000F4B5B" w:rsidRPr="00C42449">
        <w:rPr>
          <w:color w:val="auto"/>
          <w:lang w:val="fr-FR"/>
        </w:rPr>
        <w:t>Direction de la Protection des Végétaux, Dakar, S</w:t>
      </w:r>
      <w:r w:rsidR="00E12DB9" w:rsidRPr="00C42449">
        <w:rPr>
          <w:color w:val="auto"/>
          <w:lang w:val="fr-FR"/>
        </w:rPr>
        <w:t>e</w:t>
      </w:r>
      <w:r w:rsidR="000F4B5B" w:rsidRPr="00C42449">
        <w:rPr>
          <w:color w:val="auto"/>
          <w:lang w:val="fr-FR"/>
        </w:rPr>
        <w:t>n</w:t>
      </w:r>
      <w:r w:rsidR="00E12DB9" w:rsidRPr="00C42449">
        <w:rPr>
          <w:color w:val="auto"/>
          <w:lang w:val="fr-FR"/>
        </w:rPr>
        <w:t>e</w:t>
      </w:r>
      <w:r w:rsidR="000F4B5B" w:rsidRPr="00C42449">
        <w:rPr>
          <w:color w:val="auto"/>
          <w:lang w:val="fr-FR"/>
        </w:rPr>
        <w:t>gal</w:t>
      </w:r>
      <w:r w:rsidRPr="00C42449">
        <w:rPr>
          <w:color w:val="auto"/>
          <w:lang w:val="fr-FR"/>
        </w:rPr>
        <w:t>;</w:t>
      </w:r>
      <w:r w:rsidR="00111B53" w:rsidRPr="00C42449">
        <w:rPr>
          <w:color w:val="auto"/>
          <w:lang w:val="fr-FR"/>
        </w:rPr>
        <w:t xml:space="preserve"> </w:t>
      </w:r>
      <w:r w:rsidR="000F4B5B" w:rsidRPr="00C42449">
        <w:rPr>
          <w:color w:val="auto"/>
          <w:lang w:val="fr-FR"/>
        </w:rPr>
        <w:t>odiene16@yahoo.com</w:t>
      </w:r>
    </w:p>
    <w:p w14:paraId="25354E9A" w14:textId="3126C78F" w:rsidR="000F4B5B" w:rsidRPr="00C42449" w:rsidRDefault="00F71683" w:rsidP="002372CD">
      <w:pPr>
        <w:pStyle w:val="MDPI16affiliation"/>
        <w:rPr>
          <w:color w:val="auto"/>
          <w:lang w:val="fr-FR"/>
        </w:rPr>
      </w:pPr>
      <w:r w:rsidRPr="00C42449">
        <w:rPr>
          <w:color w:val="auto"/>
          <w:vertAlign w:val="superscript"/>
          <w:lang w:val="fr-FR"/>
        </w:rPr>
        <w:t>9</w:t>
      </w:r>
      <w:r w:rsidRPr="00C42449">
        <w:rPr>
          <w:color w:val="auto"/>
          <w:lang w:val="fr-FR"/>
        </w:rPr>
        <w:tab/>
      </w:r>
      <w:r w:rsidR="000F4B5B" w:rsidRPr="00C42449">
        <w:rPr>
          <w:color w:val="auto"/>
          <w:lang w:val="fr-FR"/>
        </w:rPr>
        <w:t>Service d’Hygiène, Saint-Louis, S</w:t>
      </w:r>
      <w:r w:rsidR="00E12DB9" w:rsidRPr="00C42449">
        <w:rPr>
          <w:color w:val="auto"/>
          <w:lang w:val="fr-FR"/>
        </w:rPr>
        <w:t>e</w:t>
      </w:r>
      <w:r w:rsidR="000F4B5B" w:rsidRPr="00C42449">
        <w:rPr>
          <w:color w:val="auto"/>
          <w:lang w:val="fr-FR"/>
        </w:rPr>
        <w:t>n</w:t>
      </w:r>
      <w:r w:rsidR="00E12DB9" w:rsidRPr="00C42449">
        <w:rPr>
          <w:color w:val="auto"/>
          <w:lang w:val="fr-FR"/>
        </w:rPr>
        <w:t>e</w:t>
      </w:r>
      <w:r w:rsidR="000F4B5B" w:rsidRPr="00C42449">
        <w:rPr>
          <w:color w:val="auto"/>
          <w:lang w:val="fr-FR"/>
        </w:rPr>
        <w:t>gal</w:t>
      </w:r>
      <w:r w:rsidRPr="00C42449">
        <w:rPr>
          <w:color w:val="auto"/>
          <w:lang w:val="fr-FR"/>
        </w:rPr>
        <w:t xml:space="preserve">; </w:t>
      </w:r>
      <w:r w:rsidR="000F4B5B" w:rsidRPr="00C42449">
        <w:rPr>
          <w:color w:val="auto"/>
          <w:lang w:val="fr-FR"/>
        </w:rPr>
        <w:t>diallorh@yahoo.fr</w:t>
      </w:r>
    </w:p>
    <w:p w14:paraId="09151FAC" w14:textId="060335CB" w:rsidR="000F4B5B" w:rsidRPr="00C42449" w:rsidRDefault="00F71683" w:rsidP="002372CD">
      <w:pPr>
        <w:pStyle w:val="MDPI16affiliation"/>
        <w:rPr>
          <w:color w:val="auto"/>
          <w:lang w:val="fr-FR"/>
        </w:rPr>
      </w:pPr>
      <w:r w:rsidRPr="00C42449">
        <w:rPr>
          <w:color w:val="auto"/>
          <w:vertAlign w:val="superscript"/>
          <w:lang w:val="fr-FR"/>
        </w:rPr>
        <w:t>10</w:t>
      </w:r>
      <w:r w:rsidRPr="00C42449">
        <w:rPr>
          <w:color w:val="auto"/>
          <w:lang w:val="fr-FR"/>
        </w:rPr>
        <w:tab/>
      </w:r>
      <w:r w:rsidR="000F4B5B" w:rsidRPr="00C42449">
        <w:rPr>
          <w:color w:val="auto"/>
          <w:lang w:val="fr-FR"/>
        </w:rPr>
        <w:t xml:space="preserve">Direction de la Protection des Végétaux, Nouakchott, </w:t>
      </w:r>
      <w:r w:rsidR="008F7D5C" w:rsidRPr="00C42449">
        <w:rPr>
          <w:color w:val="auto"/>
          <w:lang w:val="fr-FR"/>
        </w:rPr>
        <w:t>Mauritanie</w:t>
      </w:r>
      <w:r w:rsidRPr="00C42449">
        <w:rPr>
          <w:color w:val="auto"/>
          <w:lang w:val="fr-FR"/>
        </w:rPr>
        <w:t>;</w:t>
      </w:r>
      <w:r w:rsidR="00111B53" w:rsidRPr="00C42449">
        <w:rPr>
          <w:color w:val="auto"/>
          <w:lang w:val="fr-FR"/>
        </w:rPr>
        <w:t xml:space="preserve"> </w:t>
      </w:r>
      <w:r w:rsidR="000F4B5B" w:rsidRPr="00C42449">
        <w:rPr>
          <w:color w:val="auto"/>
          <w:lang w:val="fr-FR"/>
        </w:rPr>
        <w:t>msa.saghiri@gmail.com</w:t>
      </w:r>
    </w:p>
    <w:p w14:paraId="0A6CC608" w14:textId="2190F131" w:rsidR="000F4B5B" w:rsidRPr="00C42449" w:rsidRDefault="00F71683" w:rsidP="002372CD">
      <w:pPr>
        <w:pStyle w:val="MDPI16affiliation"/>
        <w:rPr>
          <w:color w:val="auto"/>
        </w:rPr>
      </w:pPr>
      <w:r w:rsidRPr="00C42449">
        <w:rPr>
          <w:color w:val="auto"/>
          <w:vertAlign w:val="superscript"/>
        </w:rPr>
        <w:t>11</w:t>
      </w:r>
      <w:r w:rsidRPr="00C42449">
        <w:rPr>
          <w:color w:val="auto"/>
        </w:rPr>
        <w:tab/>
      </w:r>
      <w:r w:rsidR="000F4B5B" w:rsidRPr="00C42449">
        <w:rPr>
          <w:color w:val="auto"/>
        </w:rPr>
        <w:t xml:space="preserve">FAO Sub Regional </w:t>
      </w:r>
      <w:r w:rsidR="00447A5B" w:rsidRPr="00C42449">
        <w:rPr>
          <w:color w:val="auto"/>
        </w:rPr>
        <w:t>O</w:t>
      </w:r>
      <w:r w:rsidR="000F4B5B" w:rsidRPr="00C42449">
        <w:rPr>
          <w:color w:val="auto"/>
        </w:rPr>
        <w:t>ffice, Tunis, Tunisi</w:t>
      </w:r>
      <w:r w:rsidR="00E12DB9" w:rsidRPr="00C42449">
        <w:rPr>
          <w:color w:val="auto"/>
        </w:rPr>
        <w:t>a</w:t>
      </w:r>
      <w:r w:rsidRPr="00C42449">
        <w:rPr>
          <w:color w:val="auto"/>
        </w:rPr>
        <w:t xml:space="preserve">; </w:t>
      </w:r>
      <w:r w:rsidR="000F4B5B" w:rsidRPr="00C42449">
        <w:rPr>
          <w:color w:val="auto"/>
        </w:rPr>
        <w:t>MohamedelHady.Sidatt@fao.org</w:t>
      </w:r>
    </w:p>
    <w:p w14:paraId="09F5CB65" w14:textId="443369D0" w:rsidR="000F4B5B" w:rsidRPr="00DD7C7E" w:rsidRDefault="00F71683" w:rsidP="002372CD">
      <w:pPr>
        <w:pStyle w:val="MDPI16affiliation"/>
        <w:rPr>
          <w:color w:val="auto"/>
          <w:lang w:val="fr-FR"/>
        </w:rPr>
      </w:pPr>
      <w:r w:rsidRPr="00DD7C7E">
        <w:rPr>
          <w:color w:val="auto"/>
          <w:vertAlign w:val="superscript"/>
          <w:lang w:val="fr-FR"/>
        </w:rPr>
        <w:t>12</w:t>
      </w:r>
      <w:r w:rsidRPr="00DD7C7E">
        <w:rPr>
          <w:color w:val="auto"/>
          <w:lang w:val="fr-FR"/>
        </w:rPr>
        <w:tab/>
      </w:r>
      <w:r w:rsidR="000F4B5B" w:rsidRPr="00DD7C7E">
        <w:rPr>
          <w:color w:val="auto"/>
          <w:lang w:val="fr-FR"/>
        </w:rPr>
        <w:t xml:space="preserve">Rodent Green, Amsterdam, </w:t>
      </w:r>
      <w:r w:rsidR="008F7D5C" w:rsidRPr="00DD7C7E">
        <w:rPr>
          <w:color w:val="auto"/>
          <w:lang w:val="fr-FR"/>
        </w:rPr>
        <w:t>Pays-Bas</w:t>
      </w:r>
      <w:r w:rsidRPr="00DD7C7E">
        <w:rPr>
          <w:color w:val="auto"/>
          <w:lang w:val="fr-FR"/>
        </w:rPr>
        <w:t>;</w:t>
      </w:r>
      <w:r w:rsidR="00111B53" w:rsidRPr="00DD7C7E">
        <w:rPr>
          <w:color w:val="auto"/>
          <w:lang w:val="fr-FR"/>
        </w:rPr>
        <w:t xml:space="preserve"> </w:t>
      </w:r>
      <w:r w:rsidR="000F4B5B" w:rsidRPr="00DD7C7E">
        <w:rPr>
          <w:color w:val="auto"/>
          <w:lang w:val="fr-FR"/>
        </w:rPr>
        <w:t>fvansteenbergen@metameta.nl, lbosma@metameta.nl</w:t>
      </w:r>
    </w:p>
    <w:p w14:paraId="358894CB" w14:textId="6186AC7D" w:rsidR="000F4B5B" w:rsidRPr="00C42449" w:rsidRDefault="00F71683" w:rsidP="002372CD">
      <w:pPr>
        <w:pStyle w:val="MDPI16affiliation"/>
        <w:rPr>
          <w:color w:val="auto"/>
          <w:lang w:val="fr-FR"/>
        </w:rPr>
      </w:pPr>
      <w:r w:rsidRPr="00C42449">
        <w:rPr>
          <w:color w:val="auto"/>
          <w:vertAlign w:val="superscript"/>
          <w:lang w:val="fr-FR"/>
        </w:rPr>
        <w:t>13</w:t>
      </w:r>
      <w:r w:rsidRPr="00C42449">
        <w:rPr>
          <w:color w:val="auto"/>
          <w:lang w:val="fr-FR"/>
        </w:rPr>
        <w:tab/>
      </w:r>
      <w:r w:rsidR="000F4B5B" w:rsidRPr="00C42449">
        <w:rPr>
          <w:color w:val="auto"/>
          <w:lang w:val="fr-FR"/>
        </w:rPr>
        <w:t>Laboratoire de Rodontologie, Institut d’Economie Rurale, Bamako, Mali</w:t>
      </w:r>
      <w:r w:rsidRPr="00C42449">
        <w:rPr>
          <w:color w:val="auto"/>
          <w:lang w:val="fr-FR"/>
        </w:rPr>
        <w:t>;</w:t>
      </w:r>
      <w:r w:rsidR="00111B53" w:rsidRPr="00C42449">
        <w:rPr>
          <w:color w:val="auto"/>
          <w:lang w:val="fr-FR"/>
        </w:rPr>
        <w:t xml:space="preserve"> </w:t>
      </w:r>
      <w:r w:rsidR="000F4B5B" w:rsidRPr="00C42449">
        <w:rPr>
          <w:color w:val="auto"/>
          <w:lang w:val="fr-FR"/>
        </w:rPr>
        <w:t>solimane.ag-atteynine@ird.fr</w:t>
      </w:r>
    </w:p>
    <w:p w14:paraId="53C104F0" w14:textId="77777777" w:rsidR="000F4B5B" w:rsidRPr="00C42449" w:rsidRDefault="00F71683" w:rsidP="002372CD">
      <w:pPr>
        <w:pStyle w:val="MDPI16affiliation"/>
        <w:rPr>
          <w:color w:val="auto"/>
          <w:lang w:val="fr-FR"/>
        </w:rPr>
      </w:pPr>
      <w:r w:rsidRPr="00C42449">
        <w:rPr>
          <w:color w:val="auto"/>
          <w:vertAlign w:val="superscript"/>
          <w:lang w:val="fr-FR"/>
        </w:rPr>
        <w:t>14</w:t>
      </w:r>
      <w:r w:rsidRPr="00C42449">
        <w:rPr>
          <w:color w:val="auto"/>
          <w:lang w:val="fr-FR"/>
        </w:rPr>
        <w:tab/>
      </w:r>
      <w:r w:rsidR="000F4B5B" w:rsidRPr="00C42449">
        <w:rPr>
          <w:color w:val="auto"/>
          <w:lang w:val="fr-FR"/>
        </w:rPr>
        <w:t>Institut Pasteur de Madagascar, Unité Peste, Antananarivo, Madagascar</w:t>
      </w:r>
    </w:p>
    <w:p w14:paraId="2EE7592F" w14:textId="036F2BD4" w:rsidR="000F4B5B" w:rsidRPr="00C42449" w:rsidRDefault="00F71683" w:rsidP="002372CD">
      <w:pPr>
        <w:pStyle w:val="MDPI16affiliation"/>
        <w:rPr>
          <w:color w:val="auto"/>
        </w:rPr>
      </w:pPr>
      <w:r w:rsidRPr="00C42449">
        <w:rPr>
          <w:color w:val="auto"/>
          <w:vertAlign w:val="superscript"/>
        </w:rPr>
        <w:t>15</w:t>
      </w:r>
      <w:r w:rsidRPr="00C42449">
        <w:rPr>
          <w:color w:val="auto"/>
        </w:rPr>
        <w:tab/>
      </w:r>
      <w:r w:rsidR="000F4B5B" w:rsidRPr="00C42449">
        <w:rPr>
          <w:color w:val="auto"/>
        </w:rPr>
        <w:t xml:space="preserve">Department of Biology and Institute of Mountain Research &amp; Development, Mekelle University, Mekelle, </w:t>
      </w:r>
      <w:r w:rsidR="00E66458" w:rsidRPr="00C42449">
        <w:rPr>
          <w:color w:val="auto"/>
        </w:rPr>
        <w:t>Ethiopie</w:t>
      </w:r>
    </w:p>
    <w:p w14:paraId="7C552C6C" w14:textId="5AF120A2" w:rsidR="000F4B5B" w:rsidRPr="00C42449" w:rsidRDefault="00F71683" w:rsidP="002372CD">
      <w:pPr>
        <w:pStyle w:val="MDPI16affiliation"/>
        <w:rPr>
          <w:color w:val="auto"/>
        </w:rPr>
      </w:pPr>
      <w:r w:rsidRPr="00C42449">
        <w:rPr>
          <w:color w:val="auto"/>
          <w:vertAlign w:val="superscript"/>
        </w:rPr>
        <w:t>16</w:t>
      </w:r>
      <w:r w:rsidRPr="00C42449">
        <w:rPr>
          <w:color w:val="auto"/>
        </w:rPr>
        <w:tab/>
      </w:r>
      <w:r w:rsidR="000F4B5B" w:rsidRPr="00C42449">
        <w:rPr>
          <w:color w:val="auto"/>
        </w:rPr>
        <w:t xml:space="preserve">Department of Wildlife, Fish &amp; Environmental Studies, Swedish University of Agricultural Sciences, Umeå, </w:t>
      </w:r>
      <w:r w:rsidR="008F7D5C" w:rsidRPr="00C42449">
        <w:rPr>
          <w:color w:val="auto"/>
        </w:rPr>
        <w:t>Suède</w:t>
      </w:r>
      <w:r w:rsidRPr="00C42449">
        <w:rPr>
          <w:color w:val="auto"/>
        </w:rPr>
        <w:t>;</w:t>
      </w:r>
      <w:r w:rsidR="00111B53" w:rsidRPr="00C42449">
        <w:rPr>
          <w:color w:val="auto"/>
        </w:rPr>
        <w:t xml:space="preserve"> </w:t>
      </w:r>
      <w:r w:rsidR="000F4B5B" w:rsidRPr="00C42449">
        <w:rPr>
          <w:color w:val="auto"/>
        </w:rPr>
        <w:t>yonas.meheret</w:t>
      </w:r>
      <w:r w:rsidRPr="00C42449">
        <w:rPr>
          <w:color w:val="auto"/>
        </w:rPr>
        <w:t>u@slu.se</w:t>
      </w:r>
    </w:p>
    <w:p w14:paraId="6A962EF5" w14:textId="6F7DBEAA" w:rsidR="003D23AA" w:rsidRPr="00C42449" w:rsidRDefault="00510C4F" w:rsidP="002372CD">
      <w:pPr>
        <w:pStyle w:val="MDPI16affiliation"/>
        <w:rPr>
          <w:color w:val="auto"/>
          <w:lang w:val="fr-FR"/>
        </w:rPr>
      </w:pPr>
      <w:r w:rsidRPr="00C42449">
        <w:rPr>
          <w:color w:val="auto"/>
          <w:lang w:val="fr-FR"/>
        </w:rPr>
        <w:t>#</w:t>
      </w:r>
      <w:r w:rsidR="00111B53" w:rsidRPr="00C42449">
        <w:rPr>
          <w:color w:val="auto"/>
          <w:lang w:val="fr-FR"/>
        </w:rPr>
        <w:tab/>
      </w:r>
      <w:r w:rsidR="008F7D5C" w:rsidRPr="00C42449">
        <w:rPr>
          <w:color w:val="auto"/>
          <w:lang w:val="fr-FR"/>
        </w:rPr>
        <w:t>C</w:t>
      </w:r>
      <w:r w:rsidRPr="00C42449">
        <w:rPr>
          <w:color w:val="auto"/>
          <w:lang w:val="fr-FR"/>
        </w:rPr>
        <w:t>ontribution</w:t>
      </w:r>
      <w:r w:rsidR="008F7D5C" w:rsidRPr="00C42449">
        <w:rPr>
          <w:color w:val="auto"/>
          <w:lang w:val="fr-FR"/>
        </w:rPr>
        <w:t xml:space="preserve"> égale</w:t>
      </w:r>
    </w:p>
    <w:p w14:paraId="1E94536F" w14:textId="46087B77" w:rsidR="003D23AA" w:rsidRPr="00C42449" w:rsidRDefault="003D23AA" w:rsidP="002372CD">
      <w:pPr>
        <w:pStyle w:val="MDPI16affiliation"/>
        <w:rPr>
          <w:color w:val="auto"/>
          <w:lang w:val="fr-FR"/>
        </w:rPr>
      </w:pPr>
      <w:r w:rsidRPr="00C42449">
        <w:rPr>
          <w:b/>
          <w:color w:val="auto"/>
          <w:lang w:val="fr-FR"/>
        </w:rPr>
        <w:t>*</w:t>
      </w:r>
      <w:r w:rsidRPr="00C42449">
        <w:rPr>
          <w:color w:val="auto"/>
          <w:lang w:val="fr-FR"/>
        </w:rPr>
        <w:tab/>
      </w:r>
      <w:r w:rsidR="008F7D5C" w:rsidRPr="00C42449">
        <w:rPr>
          <w:color w:val="auto"/>
          <w:lang w:val="fr-FR"/>
        </w:rPr>
        <w:t>Correspondance</w:t>
      </w:r>
      <w:r w:rsidRPr="00C42449">
        <w:rPr>
          <w:color w:val="auto"/>
          <w:lang w:val="fr-FR"/>
        </w:rPr>
        <w:t xml:space="preserve">: </w:t>
      </w:r>
      <w:r w:rsidR="000F4B5B" w:rsidRPr="00C42449">
        <w:rPr>
          <w:color w:val="auto"/>
          <w:lang w:val="fr-FR"/>
        </w:rPr>
        <w:t>ambroise.dalecky@ird.fr</w:t>
      </w:r>
      <w:r w:rsidRPr="00C42449">
        <w:rPr>
          <w:color w:val="auto"/>
          <w:lang w:val="fr-FR"/>
        </w:rPr>
        <w:t xml:space="preserve">; </w:t>
      </w:r>
      <w:r w:rsidR="000F4B5B" w:rsidRPr="00C42449">
        <w:rPr>
          <w:color w:val="auto"/>
          <w:lang w:val="fr-FR"/>
        </w:rPr>
        <w:t>ambroise.dalecky@univ-amu.fr</w:t>
      </w:r>
    </w:p>
    <w:p w14:paraId="4BE62891" w14:textId="0705B175" w:rsidR="008F7D5C" w:rsidRPr="00C42449" w:rsidRDefault="008F7D5C" w:rsidP="00F71683">
      <w:pPr>
        <w:pStyle w:val="MDPI17abstract"/>
        <w:rPr>
          <w:color w:val="auto"/>
          <w:szCs w:val="18"/>
          <w:lang w:val="fr-FR"/>
        </w:rPr>
      </w:pPr>
      <w:r w:rsidRPr="00C42449">
        <w:rPr>
          <w:b/>
          <w:color w:val="auto"/>
          <w:szCs w:val="18"/>
          <w:lang w:val="fr-FR"/>
        </w:rPr>
        <w:t>Résumé</w:t>
      </w:r>
      <w:r w:rsidR="003D23AA" w:rsidRPr="00C42449">
        <w:rPr>
          <w:b/>
          <w:color w:val="auto"/>
          <w:szCs w:val="18"/>
          <w:lang w:val="fr-FR"/>
        </w:rPr>
        <w:t xml:space="preserve">: </w:t>
      </w:r>
      <w:r w:rsidRPr="00C42449">
        <w:rPr>
          <w:color w:val="auto"/>
          <w:szCs w:val="18"/>
          <w:lang w:val="fr-FR"/>
        </w:rPr>
        <w:t>L'utilisation de rodenticides chimiques de synthèse est la méthode de gestion des rongeurs la plus couramment pratiquée en Afrique subsaharienne, ce qui entraîne des risques environnementaux et sanitaires sans amélioration significative en termes de réduction durable des populations de rongeurs nuisibles. Dans cet article, qui constitue la deuxième partie d'un diptyque, nous plaidons pour un meilleur contrôle de l'utilisation des rodenticides chimiques de synthèse dans les milieux urbains et agricoles d’Afrique subsaharienne ainsi que pour un changement vers des approches plus durables et plus respectueuses de l'environnement, telles que la gestion écologique des rongeurs (‘Ecologically-Based Rodent Management’, EBRM, en anglais), comme alternative réaliste aux rodenticides de synthèse. Cette méthode repose sur une bonne connaissance de la biologie et de la dynamique des populations des rongeurs considérés comme bio-agresseurs, ainsi que sur des interventions communautaires visant à réduire à long terme l'abondance des rongeurs à des niveaux acceptables</w:t>
      </w:r>
      <w:r w:rsidR="00AD78A8" w:rsidRPr="00C42449">
        <w:rPr>
          <w:color w:val="auto"/>
          <w:szCs w:val="18"/>
          <w:lang w:val="fr-FR"/>
        </w:rPr>
        <w:t xml:space="preserve"> des points de vue économique et sanitaire</w:t>
      </w:r>
      <w:r w:rsidRPr="00C42449">
        <w:rPr>
          <w:color w:val="auto"/>
          <w:szCs w:val="18"/>
          <w:lang w:val="fr-FR"/>
        </w:rPr>
        <w:t xml:space="preserve">. </w:t>
      </w:r>
      <w:r w:rsidR="00AD78A8" w:rsidRPr="00C42449">
        <w:rPr>
          <w:color w:val="auto"/>
          <w:szCs w:val="18"/>
          <w:lang w:val="fr-FR"/>
        </w:rPr>
        <w:t>L'EBRM devrait permettre de réduire non seulement l'impact social des rongeurs nuisibles de manière rentable, mais aussi les risques des rongeurs et des rodenticides synthétiques pour la santé humaine et l'environnement.</w:t>
      </w:r>
    </w:p>
    <w:p w14:paraId="7487FFE1" w14:textId="56B53D11" w:rsidR="003D23AA" w:rsidRPr="00DD7C7E" w:rsidRDefault="003D23AA" w:rsidP="00FE4BE9">
      <w:pPr>
        <w:pStyle w:val="MDPI18keywords"/>
        <w:rPr>
          <w:color w:val="auto"/>
          <w:lang w:val="fr-FR"/>
        </w:rPr>
      </w:pPr>
    </w:p>
    <w:p w14:paraId="20706309" w14:textId="0243BB82" w:rsidR="003D23AA" w:rsidRPr="00C42449" w:rsidRDefault="003D23AA" w:rsidP="003D23AA">
      <w:pPr>
        <w:pStyle w:val="MDPI21heading1"/>
        <w:rPr>
          <w:color w:val="auto"/>
          <w:lang w:val="fr-FR" w:eastAsia="zh-CN"/>
        </w:rPr>
      </w:pPr>
      <w:r w:rsidRPr="00C42449">
        <w:rPr>
          <w:color w:val="auto"/>
          <w:lang w:val="fr-FR" w:eastAsia="zh-CN"/>
        </w:rPr>
        <w:t xml:space="preserve">1. </w:t>
      </w:r>
      <w:r w:rsidR="008F7D5C" w:rsidRPr="00C42449">
        <w:rPr>
          <w:color w:val="auto"/>
          <w:lang w:val="fr-FR" w:eastAsia="zh-CN"/>
        </w:rPr>
        <w:t xml:space="preserve">Gestion écologique des rongeurs </w:t>
      </w:r>
      <w:r w:rsidR="00CA0673" w:rsidRPr="00C42449">
        <w:rPr>
          <w:color w:val="auto"/>
          <w:lang w:val="fr-FR" w:eastAsia="zh-CN"/>
        </w:rPr>
        <w:t>–</w:t>
      </w:r>
      <w:r w:rsidR="008F7D5C" w:rsidRPr="00C42449">
        <w:rPr>
          <w:color w:val="auto"/>
          <w:lang w:val="fr-FR" w:eastAsia="zh-CN"/>
        </w:rPr>
        <w:t xml:space="preserve"> </w:t>
      </w:r>
      <w:r w:rsidR="00CA0673" w:rsidRPr="00C42449">
        <w:rPr>
          <w:color w:val="auto"/>
          <w:lang w:val="fr-FR" w:eastAsia="zh-CN"/>
        </w:rPr>
        <w:t>Une a</w:t>
      </w:r>
      <w:r w:rsidR="008F7D5C" w:rsidRPr="00C42449">
        <w:rPr>
          <w:color w:val="auto"/>
          <w:lang w:val="fr-FR" w:eastAsia="zh-CN"/>
        </w:rPr>
        <w:t xml:space="preserve">lternative aux rodenticides chimiques de synthèse </w:t>
      </w:r>
      <w:r w:rsidR="00CA0673" w:rsidRPr="00C42449">
        <w:rPr>
          <w:color w:val="auto"/>
          <w:lang w:val="fr-FR" w:eastAsia="zh-CN"/>
        </w:rPr>
        <w:t xml:space="preserve">respectueuse de l’environnement </w:t>
      </w:r>
    </w:p>
    <w:p w14:paraId="44F6AC51" w14:textId="545FB74C" w:rsidR="008F7D5C" w:rsidRPr="00C42449" w:rsidRDefault="00044D5E" w:rsidP="008F7D5C">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Cet article est la deuxième partie d'un diptyque. </w:t>
      </w:r>
      <w:r w:rsidRPr="00D7206A">
        <w:rPr>
          <w:rFonts w:cstheme="minorHAnsi"/>
          <w:color w:val="auto"/>
          <w:lang w:val="fr-FR"/>
        </w:rPr>
        <w:t>Dans le premier volet [1], nous</w:t>
      </w:r>
      <w:r w:rsidRPr="00C42449">
        <w:rPr>
          <w:rFonts w:cstheme="minorHAnsi"/>
          <w:color w:val="auto"/>
          <w:lang w:val="fr-FR"/>
        </w:rPr>
        <w:t xml:space="preserve"> avons essayé d'attirer l'attention sur le côté obscur des rodenticides synthétiques qui sont massivement utilisés en Afrique sub-saharienne contre les rongeurs nuisibles dans les milieux agricoles et urbains. Ici, nous plaidons pour un meilleur contrôle de l'utilisation des rodenticides chimiques de synthèse, ainsi que pour une transition vers des approches de gestion des rongeurs plus durables et plus respectueuses de l'environnement, telles que la gestion des rongeurs basée sur l'écologie (EBRM), comme alternative réaliste aux rodenticides de synthèse. L’</w:t>
      </w:r>
      <w:r w:rsidR="008F7D5C" w:rsidRPr="00C42449">
        <w:rPr>
          <w:rFonts w:cstheme="minorHAnsi"/>
          <w:color w:val="auto"/>
          <w:lang w:val="fr-FR"/>
        </w:rPr>
        <w:t>EBRM</w:t>
      </w:r>
      <w:r w:rsidRPr="00C42449">
        <w:rPr>
          <w:rFonts w:cstheme="minorHAnsi"/>
          <w:color w:val="auto"/>
          <w:lang w:val="fr-FR"/>
        </w:rPr>
        <w:t xml:space="preserve"> </w:t>
      </w:r>
      <w:r w:rsidR="008F7D5C" w:rsidRPr="00C42449">
        <w:rPr>
          <w:rFonts w:cstheme="minorHAnsi"/>
          <w:color w:val="auto"/>
          <w:lang w:val="fr-FR"/>
        </w:rPr>
        <w:t>repose sur une bonne compréhension de la diversité, du comportement, de l'écologie et de la dynamique des populations de rongeurs, ainsi que des perceptions, des usages et des pratiques des populations humaines vis-à-vis des espèces de rongeurs considéré</w:t>
      </w:r>
      <w:r w:rsidR="003C424D">
        <w:rPr>
          <w:rFonts w:cstheme="minorHAnsi"/>
          <w:color w:val="auto"/>
          <w:lang w:val="fr-FR"/>
        </w:rPr>
        <w:t>e</w:t>
      </w:r>
      <w:r w:rsidR="008F7D5C" w:rsidRPr="00C42449">
        <w:rPr>
          <w:rFonts w:cstheme="minorHAnsi"/>
          <w:color w:val="auto"/>
          <w:lang w:val="fr-FR"/>
        </w:rPr>
        <w:t xml:space="preserve">s comme bio-agresseurs </w:t>
      </w:r>
      <w:r w:rsidR="00D7206A" w:rsidRPr="00D7206A">
        <w:rPr>
          <w:lang w:val="fr-FR"/>
        </w:rPr>
        <w:t>[2]</w:t>
      </w:r>
      <w:r w:rsidR="00D7206A" w:rsidRPr="00D7206A">
        <w:rPr>
          <w:rFonts w:cstheme="minorHAnsi"/>
          <w:color w:val="auto"/>
          <w:lang w:val="fr-FR"/>
        </w:rPr>
        <w:t xml:space="preserve">, </w:t>
      </w:r>
      <w:r w:rsidR="00D7206A" w:rsidRPr="00D7206A">
        <w:rPr>
          <w:lang w:val="fr-FR"/>
        </w:rPr>
        <w:t>[3]</w:t>
      </w:r>
      <w:r w:rsidR="00D7206A" w:rsidRPr="00D7206A">
        <w:rPr>
          <w:rFonts w:cstheme="minorHAnsi"/>
          <w:color w:val="auto"/>
          <w:lang w:val="fr-FR"/>
        </w:rPr>
        <w:t xml:space="preserve">, </w:t>
      </w:r>
      <w:r w:rsidR="00D7206A" w:rsidRPr="00D7206A">
        <w:rPr>
          <w:lang w:val="fr-FR"/>
        </w:rPr>
        <w:t>[4]</w:t>
      </w:r>
      <w:r w:rsidR="00D7206A" w:rsidRPr="00D7206A">
        <w:rPr>
          <w:rFonts w:cstheme="minorHAnsi"/>
          <w:color w:val="auto"/>
          <w:lang w:val="fr-FR"/>
        </w:rPr>
        <w:t xml:space="preserve">, </w:t>
      </w:r>
      <w:r w:rsidR="00D7206A" w:rsidRPr="00D7206A">
        <w:rPr>
          <w:lang w:val="fr-FR"/>
        </w:rPr>
        <w:t>[5]</w:t>
      </w:r>
      <w:r w:rsidR="00D7206A" w:rsidRPr="00D7206A">
        <w:rPr>
          <w:rFonts w:cstheme="minorHAnsi"/>
          <w:color w:val="auto"/>
          <w:lang w:val="fr-FR"/>
        </w:rPr>
        <w:t xml:space="preserve">, </w:t>
      </w:r>
      <w:r w:rsidR="00D7206A" w:rsidRPr="00D7206A">
        <w:rPr>
          <w:lang w:val="fr-FR"/>
        </w:rPr>
        <w:t>[6]</w:t>
      </w:r>
      <w:r w:rsidR="008F7D5C" w:rsidRPr="00C42449">
        <w:rPr>
          <w:rFonts w:cstheme="minorHAnsi"/>
          <w:color w:val="auto"/>
          <w:lang w:val="fr-FR"/>
        </w:rPr>
        <w:t xml:space="preserve">. Elle mobilise un panel de diverses méthodes de gestion des rongeurs qui sont intégrées dans des protocoles de mise en œuvre communautaires robustes et adaptés aux situations locales. Ces méthodes peuvent comprendre des actions biologiques (par exemple, prédateurs, rodenticides botaniques), écologiques (par exemple, gestion de l'habitat), mécaniques (par exemple, piégeage sélectif), agronomiques (par exemple, rotation des cultures) et culturelles (par exemple, installations de stockage à l'épreuve des rongeurs) qui doivent parfois être mises en œuvre à différentes périodes clefs de l'année (par exemple, en </w:t>
      </w:r>
      <w:r w:rsidRPr="00C42449">
        <w:rPr>
          <w:rFonts w:cstheme="minorHAnsi"/>
          <w:color w:val="auto"/>
          <w:lang w:val="fr-FR"/>
        </w:rPr>
        <w:t>prenant en compte la dynamique des populations de rongeurs et l</w:t>
      </w:r>
      <w:r w:rsidR="008F7D5C" w:rsidRPr="00C42449">
        <w:rPr>
          <w:rFonts w:cstheme="minorHAnsi"/>
          <w:color w:val="auto"/>
          <w:lang w:val="fr-FR"/>
        </w:rPr>
        <w:t xml:space="preserve">es calendriers socio-économiques et agricoles locaux). Elle implique l'appropriation locale et l'intégration complète de méthodes proactives dans les pratiques de routine de l'agriculture, de la conservation et de la gestion de l'environnement, comme alternative à l'utilisation réactive de rodenticides chimiques synthétiques qui suivent généralement les infestations et les dégâts importants causés par les rongeurs. Il est important de noter qu'en raison de sa nature explicitement communautaire, l'EBRM intègre les contraintes socio-économiques et environnementales locales potentiellement associées à la gestion (ou à l'absence de gestion) des rongeurs par les parties prenantes locales, quelles qu'elles soient (par exemple, les agriculteurs, les habitants, les propriétaires d'entreprises, ainsi que les autorités et les décideurs locaux, nationaux et internationaux). Ainsi, l'EBRM devrait fournir des solutions basées sur la science pour (1) le manque de méthodes conventionnelles efficaces, abordables et intégrées pour la gestion durable des rongeurs, (2) les risques associés à l'utilisation de rodenticides chimiques, y compris l'évolution des résistances des rongeurs aux produits chimiques, et (3) l'accent accru sur les chaînes de valeurs respectueuses de la santé humaine et environnementale dans le contexte de l'exigence d'une production alimentaire accrue. </w:t>
      </w:r>
    </w:p>
    <w:p w14:paraId="463D881A" w14:textId="6AAF30F0" w:rsidR="008F7D5C" w:rsidRPr="00C42449" w:rsidRDefault="000352AB" w:rsidP="008F7D5C">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Promue essentiellement par Grant Singleton et ses collègues, l'EBRM a été mise en œuvre et évaluée avec succès au cours des deux dernières décennies dans les agro-écosystèmes d'Asie du Sud-Est, en particulier dans les systèmes de riziculture (par exemple, </w:t>
      </w:r>
      <w:r w:rsidR="00937BF2" w:rsidRPr="00937BF2">
        <w:rPr>
          <w:lang w:val="fr-FR"/>
        </w:rPr>
        <w:t>[2]</w:t>
      </w:r>
      <w:r w:rsidR="00937BF2" w:rsidRPr="00937BF2">
        <w:rPr>
          <w:rFonts w:cstheme="minorHAnsi"/>
          <w:color w:val="auto"/>
          <w:lang w:val="fr-FR"/>
        </w:rPr>
        <w:t xml:space="preserve">, </w:t>
      </w:r>
      <w:r w:rsidR="00937BF2" w:rsidRPr="00937BF2">
        <w:rPr>
          <w:lang w:val="fr-FR"/>
        </w:rPr>
        <w:t>[6]</w:t>
      </w:r>
      <w:r w:rsidR="00937BF2" w:rsidRPr="00937BF2">
        <w:rPr>
          <w:rFonts w:cstheme="minorHAnsi"/>
          <w:color w:val="auto"/>
          <w:lang w:val="fr-FR"/>
        </w:rPr>
        <w:t xml:space="preserve">, </w:t>
      </w:r>
      <w:r w:rsidR="00937BF2" w:rsidRPr="00937BF2">
        <w:rPr>
          <w:lang w:val="fr-FR"/>
        </w:rPr>
        <w:t>[7]</w:t>
      </w:r>
      <w:r w:rsidR="00937BF2" w:rsidRPr="00937BF2">
        <w:rPr>
          <w:rFonts w:cstheme="minorHAnsi"/>
          <w:color w:val="auto"/>
          <w:lang w:val="fr-FR"/>
        </w:rPr>
        <w:t xml:space="preserve">, </w:t>
      </w:r>
      <w:r w:rsidR="00937BF2" w:rsidRPr="00937BF2">
        <w:rPr>
          <w:lang w:val="fr-FR"/>
        </w:rPr>
        <w:t>[8]</w:t>
      </w:r>
      <w:r w:rsidRPr="00C42449">
        <w:rPr>
          <w:rFonts w:cstheme="minorHAnsi"/>
          <w:color w:val="auto"/>
          <w:lang w:val="fr-FR"/>
        </w:rPr>
        <w:t>), où l'auto-appropriation et l'extension de l'EBRM par les agriculteurs locaux semblent être largement favorisées par les structures et les habitudes socioculturelles qui facilitent grandement les approches communautaires</w:t>
      </w:r>
      <w:r w:rsidR="00937BF2">
        <w:rPr>
          <w:rFonts w:cstheme="minorHAnsi"/>
          <w:color w:val="auto"/>
          <w:lang w:val="fr-FR"/>
        </w:rPr>
        <w:t xml:space="preserve"> </w:t>
      </w:r>
      <w:r w:rsidR="00937BF2" w:rsidRPr="00937BF2">
        <w:rPr>
          <w:lang w:val="fr-FR"/>
        </w:rPr>
        <w:t>[4]</w:t>
      </w:r>
      <w:r w:rsidRPr="00C42449">
        <w:rPr>
          <w:rFonts w:cstheme="minorHAnsi"/>
          <w:color w:val="auto"/>
          <w:lang w:val="fr-FR"/>
        </w:rPr>
        <w:t xml:space="preserve">. </w:t>
      </w:r>
      <w:r w:rsidR="008F7D5C" w:rsidRPr="00C42449">
        <w:rPr>
          <w:rFonts w:cstheme="minorHAnsi"/>
          <w:color w:val="auto"/>
          <w:lang w:val="fr-FR"/>
        </w:rPr>
        <w:t>L'EBRM a été introduite récemment dans les zones rurales de l'Afrique Australe et de l'Est à une échelle beaucoup plus restreinte (par ex</w:t>
      </w:r>
      <w:r w:rsidR="00937BF2">
        <w:rPr>
          <w:rFonts w:cstheme="minorHAnsi"/>
          <w:color w:val="auto"/>
          <w:lang w:val="fr-FR"/>
        </w:rPr>
        <w:t>emple</w:t>
      </w:r>
      <w:r w:rsidR="008F7D5C" w:rsidRPr="00C42449">
        <w:rPr>
          <w:rFonts w:cstheme="minorHAnsi"/>
          <w:color w:val="auto"/>
          <w:lang w:val="fr-FR"/>
        </w:rPr>
        <w:t xml:space="preserve">, </w:t>
      </w:r>
      <w:r w:rsidR="00937BF2" w:rsidRPr="00937BF2">
        <w:rPr>
          <w:lang w:val="fr-FR"/>
        </w:rPr>
        <w:t>[9]</w:t>
      </w:r>
      <w:r w:rsidR="00937BF2" w:rsidRPr="00937BF2">
        <w:rPr>
          <w:rFonts w:cstheme="minorHAnsi"/>
          <w:color w:val="auto"/>
          <w:lang w:val="fr-FR"/>
        </w:rPr>
        <w:t xml:space="preserve">, </w:t>
      </w:r>
      <w:r w:rsidR="00937BF2" w:rsidRPr="00937BF2">
        <w:rPr>
          <w:lang w:val="fr-FR"/>
        </w:rPr>
        <w:t>[10]</w:t>
      </w:r>
      <w:r w:rsidR="00937BF2" w:rsidRPr="00937BF2">
        <w:rPr>
          <w:rFonts w:cstheme="minorHAnsi"/>
          <w:color w:val="auto"/>
          <w:lang w:val="fr-FR"/>
        </w:rPr>
        <w:t xml:space="preserve">, </w:t>
      </w:r>
      <w:r w:rsidR="00937BF2" w:rsidRPr="00937BF2">
        <w:rPr>
          <w:lang w:val="fr-FR"/>
        </w:rPr>
        <w:t>[11]</w:t>
      </w:r>
      <w:r w:rsidR="008F7D5C" w:rsidRPr="00C42449">
        <w:rPr>
          <w:rFonts w:cstheme="minorHAnsi"/>
          <w:color w:val="auto"/>
          <w:lang w:val="fr-FR"/>
        </w:rPr>
        <w:t xml:space="preserve">) et, à notre connaissance, les tentatives manquent encore dans un large éventail de pays, notamment en Afrique Centrale et Occidentale (voir Matériel supplémentaire, Tableau </w:t>
      </w:r>
      <w:r w:rsidR="00005DD5" w:rsidRPr="00C42449">
        <w:rPr>
          <w:rFonts w:cstheme="minorHAnsi"/>
          <w:color w:val="auto"/>
          <w:lang w:val="fr-FR"/>
        </w:rPr>
        <w:t>S</w:t>
      </w:r>
      <w:r w:rsidR="008F7D5C" w:rsidRPr="00C42449">
        <w:rPr>
          <w:rFonts w:cstheme="minorHAnsi"/>
          <w:color w:val="auto"/>
          <w:lang w:val="fr-FR"/>
        </w:rPr>
        <w:t xml:space="preserve">1). En outre, le tableau d'ensemble n'a pas encore été dressé (cf. </w:t>
      </w:r>
      <w:r w:rsidR="00937BF2" w:rsidRPr="00937BF2">
        <w:rPr>
          <w:lang w:val="fr-FR"/>
        </w:rPr>
        <w:t>[12]</w:t>
      </w:r>
      <w:r w:rsidR="008F7D5C" w:rsidRPr="00C42449">
        <w:rPr>
          <w:rFonts w:cstheme="minorHAnsi"/>
          <w:color w:val="auto"/>
          <w:lang w:val="fr-FR"/>
        </w:rPr>
        <w:t xml:space="preserve">), de sorte que les arguments pour anticiper son acceptation et son auto-appropriation par les agriculteurs africains font défaut et que des études supplémentaires sont encore nécessaires pour évaluer plus avant la pertinence et la durabilité à long terme de l'EBRM en Afrique rurale. En outre, nous n'avons pas </w:t>
      </w:r>
      <w:r w:rsidR="008F7D5C" w:rsidRPr="00C42449">
        <w:rPr>
          <w:rFonts w:cstheme="minorHAnsi"/>
          <w:color w:val="auto"/>
          <w:lang w:val="fr-FR"/>
        </w:rPr>
        <w:lastRenderedPageBreak/>
        <w:t>connaissance d'une activité d'EBRM formellement testée dans les milieux urbains africains (mais voir [</w:t>
      </w:r>
      <w:r w:rsidR="00937BF2">
        <w:rPr>
          <w:rFonts w:cstheme="minorHAnsi"/>
          <w:color w:val="auto"/>
          <w:lang w:val="fr-FR"/>
        </w:rPr>
        <w:t>10</w:t>
      </w:r>
      <w:r w:rsidR="008F7D5C" w:rsidRPr="00C42449">
        <w:rPr>
          <w:rFonts w:cstheme="minorHAnsi"/>
          <w:color w:val="auto"/>
          <w:lang w:val="fr-FR"/>
        </w:rPr>
        <w:t>] pour une première tentative axée sur les aspects sanitaires).</w:t>
      </w:r>
    </w:p>
    <w:p w14:paraId="24B7C5E3" w14:textId="4A1A6294" w:rsidR="00974175" w:rsidRPr="00DD7C7E" w:rsidRDefault="008F7D5C" w:rsidP="009E58AF">
      <w:pPr>
        <w:adjustRightInd w:val="0"/>
        <w:snapToGrid w:val="0"/>
        <w:spacing w:line="228" w:lineRule="auto"/>
        <w:ind w:left="2608" w:firstLine="425"/>
        <w:rPr>
          <w:rFonts w:eastAsia="Times New Roman"/>
          <w:b/>
          <w:noProof w:val="0"/>
          <w:snapToGrid w:val="0"/>
          <w:color w:val="auto"/>
          <w:szCs w:val="22"/>
          <w:lang w:val="fr-FR" w:bidi="en-US"/>
        </w:rPr>
      </w:pPr>
      <w:r w:rsidRPr="00C42449">
        <w:rPr>
          <w:rFonts w:cstheme="minorHAnsi"/>
          <w:color w:val="auto"/>
          <w:lang w:val="fr-FR"/>
        </w:rPr>
        <w:t xml:space="preserve">Ici, nous nous appuierons sur divers exemples du Sénégal, de la Mauritanie, du Mali, du Niger, du Bénin et de l'Éthiopie, au-delà des études de cas bien documentées par ailleurs qui ont eu lieu en Afrique Australe (Matériel supplémentaire, Tableau </w:t>
      </w:r>
      <w:r w:rsidR="003A15FB" w:rsidRPr="00C42449">
        <w:rPr>
          <w:rFonts w:cstheme="minorHAnsi"/>
          <w:color w:val="auto"/>
          <w:lang w:val="fr-FR"/>
        </w:rPr>
        <w:t>S</w:t>
      </w:r>
      <w:r w:rsidRPr="00C42449">
        <w:rPr>
          <w:rFonts w:cstheme="minorHAnsi"/>
          <w:color w:val="auto"/>
          <w:lang w:val="fr-FR"/>
        </w:rPr>
        <w:t xml:space="preserve">1), pour mettre en lumière les besoins évidents et les possibilités d'amélioration dans le domaine du contrôle des rongeurs, en particulier l'EBRM, en Afrique subsaharienne. </w:t>
      </w:r>
    </w:p>
    <w:p w14:paraId="0E6CB082" w14:textId="0B98876C" w:rsidR="003D23AA" w:rsidRPr="00C42449" w:rsidRDefault="003D23AA" w:rsidP="003D23AA">
      <w:pPr>
        <w:pStyle w:val="MDPI21heading1"/>
        <w:rPr>
          <w:color w:val="auto"/>
          <w:lang w:val="fr-FR"/>
        </w:rPr>
      </w:pPr>
      <w:r w:rsidRPr="00C42449">
        <w:rPr>
          <w:color w:val="auto"/>
          <w:lang w:val="fr-FR" w:eastAsia="zh-CN"/>
        </w:rPr>
        <w:t xml:space="preserve">2. </w:t>
      </w:r>
      <w:r w:rsidR="006F524E" w:rsidRPr="00C42449">
        <w:rPr>
          <w:color w:val="auto"/>
          <w:lang w:val="fr-FR" w:eastAsia="zh-CN"/>
        </w:rPr>
        <w:t xml:space="preserve">L'EBRM dans les villes africaines et leurs périphéries immédiates </w:t>
      </w:r>
    </w:p>
    <w:p w14:paraId="4E55A60F" w14:textId="6FA36E71" w:rsidR="006F524E" w:rsidRPr="00C42449" w:rsidRDefault="006F524E" w:rsidP="006F524E">
      <w:pPr>
        <w:adjustRightInd w:val="0"/>
        <w:snapToGrid w:val="0"/>
        <w:spacing w:line="228" w:lineRule="auto"/>
        <w:ind w:left="2608" w:firstLine="425"/>
        <w:rPr>
          <w:rFonts w:cstheme="minorHAnsi"/>
          <w:color w:val="auto"/>
          <w:lang w:val="fr-FR"/>
        </w:rPr>
      </w:pPr>
      <w:r w:rsidRPr="00C42449">
        <w:rPr>
          <w:rFonts w:cstheme="minorHAnsi"/>
          <w:color w:val="auto"/>
          <w:lang w:val="fr-FR"/>
        </w:rPr>
        <w:t>Aux niveaux urbain et suburbain, les infestations de rongeurs devraient s'intensifier en Afrique subsaharienne car 1,2 milliard de personnes en Afrique seront des citadins d'ici 2050, dont la majorité vivra dans des zones densément peuplées</w:t>
      </w:r>
      <w:r w:rsidR="009E58AF" w:rsidRPr="00C42449">
        <w:rPr>
          <w:rFonts w:cstheme="minorHAnsi"/>
          <w:color w:val="auto"/>
          <w:lang w:val="fr-FR"/>
        </w:rPr>
        <w:t xml:space="preserve">, </w:t>
      </w:r>
      <w:r w:rsidRPr="00C42449">
        <w:rPr>
          <w:rFonts w:cstheme="minorHAnsi"/>
          <w:color w:val="auto"/>
          <w:lang w:val="fr-FR"/>
        </w:rPr>
        <w:t xml:space="preserve">précaires et insalubres </w:t>
      </w:r>
      <w:r w:rsidR="00937BF2" w:rsidRPr="005A4B00">
        <w:rPr>
          <w:lang w:val="fr-FR"/>
        </w:rPr>
        <w:t>[13]</w:t>
      </w:r>
      <w:r w:rsidR="00937BF2" w:rsidRPr="005A4B00">
        <w:rPr>
          <w:rFonts w:cstheme="minorHAnsi"/>
          <w:color w:val="auto"/>
          <w:lang w:val="fr-FR"/>
        </w:rPr>
        <w:t xml:space="preserve">, </w:t>
      </w:r>
      <w:r w:rsidR="00937BF2" w:rsidRPr="005A4B00">
        <w:rPr>
          <w:lang w:val="fr-FR"/>
        </w:rPr>
        <w:t>[14]</w:t>
      </w:r>
      <w:r w:rsidRPr="00C42449">
        <w:rPr>
          <w:rFonts w:cstheme="minorHAnsi"/>
          <w:color w:val="auto"/>
          <w:lang w:val="fr-FR"/>
        </w:rPr>
        <w:t xml:space="preserve">. Dans les zones urbaines précaires, les rongeurs commensaux sont omniprésents à l'intérieur ou aux abords immédiats des habitations humaines, avec des taux d'infestation spectaculaires et des risques sanitaires liés aux zoonoses hébergées par les rongeurs. Par exemple, dans une série de 376 villages et villes qui ont été étudiés de 1983 à 2014 au Sénégal, des rongeurs ont été détectés dans 94,6% des 700 séances d’échantillonnage menées à l'intérieur des habitations </w:t>
      </w:r>
      <w:r w:rsidR="005A4B00" w:rsidRPr="005A4B00">
        <w:rPr>
          <w:lang w:val="fr-FR"/>
        </w:rPr>
        <w:t>[15]</w:t>
      </w:r>
      <w:r w:rsidRPr="00C42449">
        <w:rPr>
          <w:rFonts w:cstheme="minorHAnsi"/>
          <w:color w:val="auto"/>
          <w:lang w:val="fr-FR"/>
        </w:rPr>
        <w:t xml:space="preserve">. Au Nigéria, une étude transversale </w:t>
      </w:r>
      <w:r w:rsidR="009E58AF" w:rsidRPr="00C42449">
        <w:rPr>
          <w:rFonts w:cstheme="minorHAnsi"/>
          <w:color w:val="auto"/>
          <w:lang w:val="fr-FR"/>
        </w:rPr>
        <w:t>impliquant</w:t>
      </w:r>
      <w:r w:rsidRPr="00C42449">
        <w:rPr>
          <w:rFonts w:cstheme="minorHAnsi"/>
          <w:color w:val="auto"/>
          <w:lang w:val="fr-FR"/>
        </w:rPr>
        <w:t xml:space="preserve"> 500 </w:t>
      </w:r>
      <w:r w:rsidR="009E58AF" w:rsidRPr="00C42449">
        <w:rPr>
          <w:rFonts w:cstheme="minorHAnsi"/>
          <w:color w:val="auto"/>
          <w:lang w:val="fr-FR"/>
        </w:rPr>
        <w:t xml:space="preserve">résidents de la ville d’Osogbo, </w:t>
      </w:r>
      <w:r w:rsidRPr="00C42449">
        <w:rPr>
          <w:rFonts w:cstheme="minorHAnsi"/>
          <w:color w:val="auto"/>
          <w:lang w:val="fr-FR"/>
        </w:rPr>
        <w:t>a montré que 90,9% des habitants de bidonvilles ont déjà vu des rongeurs dans leur habitation, 55,4% ont déclaré que les rongeurs se déplacaient librement à l'intérieur de leur maison, et 43,3% ont observé un rongeur chez eux au cours des dernières 24 heures [</w:t>
      </w:r>
      <w:r w:rsidR="005A4B00" w:rsidRPr="005A4B00">
        <w:rPr>
          <w:lang w:val="fr-FR"/>
        </w:rPr>
        <w:t>16</w:t>
      </w:r>
      <w:r w:rsidRPr="00C42449">
        <w:rPr>
          <w:rFonts w:cstheme="minorHAnsi"/>
          <w:color w:val="auto"/>
          <w:lang w:val="fr-FR"/>
        </w:rPr>
        <w:t xml:space="preserve">], mettant ainsi en évidence la promiscuité étroite entre les rongeurs et les êtres humains. </w:t>
      </w:r>
      <w:r w:rsidR="00C7741B" w:rsidRPr="00C42449">
        <w:rPr>
          <w:rFonts w:cstheme="minorHAnsi"/>
          <w:color w:val="auto"/>
          <w:lang w:val="fr-FR"/>
        </w:rPr>
        <w:t>À</w:t>
      </w:r>
      <w:r w:rsidRPr="00C42449">
        <w:rPr>
          <w:rFonts w:cstheme="minorHAnsi"/>
          <w:color w:val="auto"/>
          <w:lang w:val="fr-FR"/>
        </w:rPr>
        <w:t xml:space="preserve"> Niamey (Niger), </w:t>
      </w:r>
      <w:r w:rsidR="00C7741B" w:rsidRPr="00C42449">
        <w:rPr>
          <w:rFonts w:cstheme="minorHAnsi"/>
          <w:color w:val="auto"/>
          <w:lang w:val="fr-FR"/>
        </w:rPr>
        <w:t xml:space="preserve">sur 178 </w:t>
      </w:r>
      <w:r w:rsidRPr="00C42449">
        <w:rPr>
          <w:rFonts w:cstheme="minorHAnsi"/>
          <w:color w:val="auto"/>
          <w:lang w:val="fr-FR"/>
        </w:rPr>
        <w:t>bâtiments échantillonnés dans 18 quartiers entre décembre 2009 et mai 2011</w:t>
      </w:r>
      <w:r w:rsidR="00C7741B" w:rsidRPr="00C42449">
        <w:rPr>
          <w:rFonts w:cstheme="minorHAnsi"/>
          <w:color w:val="auto"/>
          <w:lang w:val="fr-FR"/>
        </w:rPr>
        <w:t>, 134 (75,3%)</w:t>
      </w:r>
      <w:r w:rsidRPr="00C42449">
        <w:rPr>
          <w:rFonts w:cstheme="minorHAnsi"/>
          <w:color w:val="auto"/>
          <w:lang w:val="fr-FR"/>
        </w:rPr>
        <w:t xml:space="preserve"> étaient infestés par des petits mammifères terrestres, tandis que 96,5% des 170 habitants interrogés ont mentionné des problèmes </w:t>
      </w:r>
      <w:r w:rsidR="00C7741B" w:rsidRPr="00C42449">
        <w:rPr>
          <w:rFonts w:cstheme="minorHAnsi"/>
          <w:color w:val="auto"/>
          <w:lang w:val="fr-FR"/>
        </w:rPr>
        <w:t xml:space="preserve">liés aux rongeurs dans leurs habitations </w:t>
      </w:r>
      <w:r w:rsidRPr="00C42449">
        <w:rPr>
          <w:rFonts w:cstheme="minorHAnsi"/>
          <w:color w:val="auto"/>
          <w:lang w:val="fr-FR"/>
        </w:rPr>
        <w:t>[</w:t>
      </w:r>
      <w:r w:rsidR="005A4B00" w:rsidRPr="005A4B00">
        <w:rPr>
          <w:lang w:val="fr-FR"/>
        </w:rPr>
        <w:t>17</w:t>
      </w:r>
      <w:r w:rsidRPr="00C42449">
        <w:rPr>
          <w:rFonts w:cstheme="minorHAnsi"/>
          <w:color w:val="auto"/>
          <w:lang w:val="fr-FR"/>
        </w:rPr>
        <w:t xml:space="preserve">]. </w:t>
      </w:r>
      <w:r w:rsidR="00C7741B" w:rsidRPr="00C42449">
        <w:rPr>
          <w:rFonts w:cstheme="minorHAnsi"/>
          <w:color w:val="auto"/>
          <w:lang w:val="fr-FR"/>
        </w:rPr>
        <w:t>À</w:t>
      </w:r>
      <w:r w:rsidRPr="00C42449">
        <w:rPr>
          <w:rFonts w:cstheme="minorHAnsi"/>
          <w:color w:val="auto"/>
          <w:lang w:val="fr-FR"/>
        </w:rPr>
        <w:t xml:space="preserve"> Bamako (Mali), des petits mammifères ont été capturés dans 350 des 403 (86,8%) maisons </w:t>
      </w:r>
      <w:r w:rsidR="00C7741B" w:rsidRPr="00C42449">
        <w:rPr>
          <w:rFonts w:cstheme="minorHAnsi"/>
          <w:color w:val="auto"/>
          <w:lang w:val="fr-FR"/>
        </w:rPr>
        <w:t>échantillonnées dans 11</w:t>
      </w:r>
      <w:r w:rsidRPr="00C42449">
        <w:rPr>
          <w:rFonts w:cstheme="minorHAnsi"/>
          <w:color w:val="auto"/>
          <w:lang w:val="fr-FR"/>
        </w:rPr>
        <w:t xml:space="preserve"> quartiers des six communes du centre-ville (échantillonnage réalisé entre octobre 2021 et octobre 2022), et entre 79% et 94% des ménages interrogés dans huit quartiers périphériques (100 ménages/quartier ; enquêtes menées entre mars et mai 2022) ont </w:t>
      </w:r>
      <w:r w:rsidR="00C7741B" w:rsidRPr="00C42449">
        <w:rPr>
          <w:rFonts w:cstheme="minorHAnsi"/>
          <w:color w:val="auto"/>
          <w:lang w:val="fr-FR"/>
        </w:rPr>
        <w:t xml:space="preserve">déclaré avoir vu des rongeurs dans leur logement </w:t>
      </w:r>
      <w:r w:rsidRPr="00C42449">
        <w:rPr>
          <w:rFonts w:cstheme="minorHAnsi"/>
          <w:color w:val="auto"/>
          <w:lang w:val="fr-FR"/>
        </w:rPr>
        <w:t xml:space="preserve">au cours des 30 derniers jours (S. Ag Atteynine, L. Granjon et coll., données non publiées). </w:t>
      </w:r>
      <w:r w:rsidR="00C7741B" w:rsidRPr="00C42449">
        <w:rPr>
          <w:rFonts w:cstheme="minorHAnsi"/>
          <w:color w:val="auto"/>
          <w:lang w:val="fr-FR"/>
        </w:rPr>
        <w:t>À</w:t>
      </w:r>
      <w:r w:rsidRPr="00C42449">
        <w:rPr>
          <w:rFonts w:cstheme="minorHAnsi"/>
          <w:color w:val="auto"/>
          <w:lang w:val="fr-FR"/>
        </w:rPr>
        <w:t xml:space="preserve"> Cotonou (Bénin), </w:t>
      </w:r>
      <w:r w:rsidR="00460D2C" w:rsidRPr="00C42449">
        <w:rPr>
          <w:rFonts w:cstheme="minorHAnsi"/>
          <w:color w:val="auto"/>
          <w:lang w:val="fr-FR"/>
        </w:rPr>
        <w:t>lors de sessions d'échantillonnage répétées dans deux quartiers d’habitations précaires de la ville (10-12 ménages par quartier, échantillonnage réalisé entre novembre 2016 et juin 2018), des rongeurs ont été capturés dans respectivement 58 des 68 (85,3%) et 64 des 65 (98,4%) sessions de piégeage [1</w:t>
      </w:r>
      <w:r w:rsidR="005A4B00">
        <w:rPr>
          <w:rFonts w:cstheme="minorHAnsi"/>
          <w:color w:val="auto"/>
          <w:lang w:val="fr-FR"/>
        </w:rPr>
        <w:t>8</w:t>
      </w:r>
      <w:r w:rsidR="00460D2C" w:rsidRPr="00C42449">
        <w:rPr>
          <w:rFonts w:cstheme="minorHAnsi"/>
          <w:color w:val="auto"/>
          <w:lang w:val="fr-FR"/>
        </w:rPr>
        <w:t>]. Lors d'une enquête menée en 2018 auprès de 36 résidents des deux districts, la majorité des résidents (91,7 %) ont déclaré avoir vu des rats dans leur maison [1</w:t>
      </w:r>
      <w:r w:rsidR="005A4B00">
        <w:rPr>
          <w:rFonts w:cstheme="minorHAnsi"/>
          <w:color w:val="auto"/>
          <w:lang w:val="fr-FR"/>
        </w:rPr>
        <w:t>9</w:t>
      </w:r>
      <w:r w:rsidR="00460D2C" w:rsidRPr="00C42449">
        <w:rPr>
          <w:rFonts w:cstheme="minorHAnsi"/>
          <w:color w:val="auto"/>
          <w:lang w:val="fr-FR"/>
        </w:rPr>
        <w:t>].</w:t>
      </w:r>
    </w:p>
    <w:p w14:paraId="01455D1F" w14:textId="53FCE890" w:rsidR="004C56B4" w:rsidRPr="00C42449" w:rsidRDefault="006F524E" w:rsidP="006F524E">
      <w:pPr>
        <w:adjustRightInd w:val="0"/>
        <w:snapToGrid w:val="0"/>
        <w:spacing w:line="228" w:lineRule="auto"/>
        <w:ind w:left="2608" w:firstLine="425"/>
        <w:rPr>
          <w:rFonts w:cstheme="minorHAnsi"/>
          <w:color w:val="auto"/>
          <w:lang w:val="fr-FR"/>
        </w:rPr>
      </w:pPr>
      <w:r w:rsidRPr="00C42449">
        <w:rPr>
          <w:rFonts w:cstheme="minorHAnsi"/>
          <w:color w:val="auto"/>
          <w:lang w:val="fr-FR"/>
        </w:rPr>
        <w:t>Malgré l'abondance des rongeurs et leurs nuisances quotidiennes dans les habitations en Afrique, des actions coordonnées contre les rongeurs urbains n'ont été mises en œuvre que dans le cas de grandes épidémies au sein de certaines villes (par exemple, Lassa à Lagos, peste à Antananarivo - ou Dakar au début du 20ème siècle</w:t>
      </w:r>
      <w:r w:rsidR="00460D2C" w:rsidRPr="00C42449">
        <w:rPr>
          <w:rFonts w:cstheme="minorHAnsi"/>
          <w:color w:val="auto"/>
          <w:lang w:val="fr-FR"/>
        </w:rPr>
        <w:t xml:space="preserve">) voir </w:t>
      </w:r>
      <w:r w:rsidR="005A4B00" w:rsidRPr="005A4B00">
        <w:rPr>
          <w:lang w:val="fr-FR"/>
        </w:rPr>
        <w:t>[20]</w:t>
      </w:r>
      <w:r w:rsidR="005A4B00" w:rsidRPr="005A4B00">
        <w:rPr>
          <w:rFonts w:cstheme="minorHAnsi"/>
          <w:color w:val="auto"/>
          <w:lang w:val="fr-FR"/>
        </w:rPr>
        <w:t xml:space="preserve">, </w:t>
      </w:r>
      <w:r w:rsidR="005A4B00" w:rsidRPr="005A4B00">
        <w:rPr>
          <w:lang w:val="fr-FR"/>
        </w:rPr>
        <w:t>[21]</w:t>
      </w:r>
      <w:r w:rsidRPr="00C42449">
        <w:rPr>
          <w:rFonts w:cstheme="minorHAnsi"/>
          <w:color w:val="auto"/>
          <w:lang w:val="fr-FR"/>
        </w:rPr>
        <w:t xml:space="preserve">. </w:t>
      </w:r>
      <w:r w:rsidR="00460D2C" w:rsidRPr="00C42449">
        <w:rPr>
          <w:rFonts w:cstheme="minorHAnsi"/>
          <w:color w:val="auto"/>
          <w:lang w:val="fr-FR"/>
        </w:rPr>
        <w:t xml:space="preserve">De telles interventions réactives </w:t>
      </w:r>
      <w:r w:rsidRPr="00C42449">
        <w:rPr>
          <w:rFonts w:cstheme="minorHAnsi"/>
          <w:color w:val="auto"/>
          <w:lang w:val="fr-FR"/>
        </w:rPr>
        <w:t xml:space="preserve">nécessitent des ressources importantes, sont généralement planifiées par les autorités sanitaires </w:t>
      </w:r>
      <w:r w:rsidR="00460D2C" w:rsidRPr="00C42449">
        <w:rPr>
          <w:rFonts w:cstheme="minorHAnsi"/>
          <w:color w:val="auto"/>
          <w:lang w:val="fr-FR"/>
        </w:rPr>
        <w:t xml:space="preserve">ayant des connaissances limitées sur la biologie et le comportement des rongeurs </w:t>
      </w:r>
      <w:r w:rsidRPr="00C42449">
        <w:rPr>
          <w:rFonts w:cstheme="minorHAnsi"/>
          <w:color w:val="auto"/>
          <w:lang w:val="fr-FR"/>
        </w:rPr>
        <w:t>et,</w:t>
      </w:r>
      <w:r w:rsidR="004C56B4" w:rsidRPr="00C42449">
        <w:rPr>
          <w:rFonts w:cstheme="minorHAnsi"/>
          <w:color w:val="auto"/>
          <w:lang w:val="fr-FR"/>
        </w:rPr>
        <w:t xml:space="preserve"> </w:t>
      </w:r>
      <w:r w:rsidR="00460D2C" w:rsidRPr="00C42449">
        <w:rPr>
          <w:rFonts w:cstheme="minorHAnsi"/>
          <w:color w:val="auto"/>
          <w:lang w:val="fr-FR"/>
        </w:rPr>
        <w:t>repos</w:t>
      </w:r>
      <w:r w:rsidR="004C56B4" w:rsidRPr="00C42449">
        <w:rPr>
          <w:rFonts w:cstheme="minorHAnsi"/>
          <w:color w:val="auto"/>
          <w:lang w:val="fr-FR"/>
        </w:rPr>
        <w:t>e</w:t>
      </w:r>
      <w:r w:rsidR="00460D2C" w:rsidRPr="00C42449">
        <w:rPr>
          <w:rFonts w:cstheme="minorHAnsi"/>
          <w:color w:val="auto"/>
          <w:lang w:val="fr-FR"/>
        </w:rPr>
        <w:t xml:space="preserve">nt essentiellement sur l'application massive de rodenticides chimiques. </w:t>
      </w:r>
      <w:r w:rsidR="004C56B4" w:rsidRPr="00C42449">
        <w:rPr>
          <w:rFonts w:cstheme="minorHAnsi"/>
          <w:color w:val="auto"/>
          <w:lang w:val="fr-FR"/>
        </w:rPr>
        <w:t>Autrement</w:t>
      </w:r>
      <w:r w:rsidR="00460D2C" w:rsidRPr="00C42449">
        <w:rPr>
          <w:rFonts w:cstheme="minorHAnsi"/>
          <w:color w:val="auto"/>
          <w:lang w:val="fr-FR"/>
        </w:rPr>
        <w:t xml:space="preserve">, la gestion des rongeurs </w:t>
      </w:r>
      <w:r w:rsidR="004C56B4" w:rsidRPr="00C42449">
        <w:rPr>
          <w:rFonts w:cstheme="minorHAnsi"/>
          <w:color w:val="auto"/>
          <w:lang w:val="fr-FR"/>
        </w:rPr>
        <w:t xml:space="preserve">repose sur l’action des </w:t>
      </w:r>
      <w:r w:rsidR="00460D2C" w:rsidRPr="00C42449">
        <w:rPr>
          <w:rFonts w:cstheme="minorHAnsi"/>
          <w:color w:val="auto"/>
          <w:lang w:val="fr-FR"/>
        </w:rPr>
        <w:t>ménages individuels, dans la plupart des cas en utilisant des rodenticides chimiques vendus sur les marchés locaux informels et généralement en l'absence totale de coordination entre les ménages voisins.</w:t>
      </w:r>
      <w:r w:rsidR="008019D7" w:rsidRPr="00C42449">
        <w:rPr>
          <w:rFonts w:cstheme="minorHAnsi"/>
          <w:color w:val="auto"/>
          <w:lang w:val="fr-FR"/>
        </w:rPr>
        <w:t xml:space="preserve"> </w:t>
      </w:r>
      <w:r w:rsidR="00FB42FE" w:rsidRPr="00C42449">
        <w:rPr>
          <w:rFonts w:cstheme="minorHAnsi"/>
          <w:color w:val="auto"/>
          <w:lang w:val="fr-FR"/>
        </w:rPr>
        <w:t xml:space="preserve">Cela induit </w:t>
      </w:r>
      <w:r w:rsidR="004C56B4" w:rsidRPr="00C42449">
        <w:rPr>
          <w:rFonts w:cstheme="minorHAnsi"/>
          <w:color w:val="auto"/>
          <w:lang w:val="fr-FR"/>
        </w:rPr>
        <w:t xml:space="preserve">non seulement des coûts supplémentaires non négligeables pour les ménages (pour des estimations </w:t>
      </w:r>
      <w:r w:rsidR="00FB42FE" w:rsidRPr="00C42449">
        <w:rPr>
          <w:rFonts w:cstheme="minorHAnsi"/>
          <w:color w:val="auto"/>
          <w:lang w:val="fr-FR"/>
        </w:rPr>
        <w:t>de la charge</w:t>
      </w:r>
      <w:r w:rsidR="004C56B4" w:rsidRPr="00C42449">
        <w:rPr>
          <w:rFonts w:cstheme="minorHAnsi"/>
          <w:color w:val="auto"/>
          <w:lang w:val="fr-FR"/>
        </w:rPr>
        <w:t xml:space="preserve"> </w:t>
      </w:r>
      <w:r w:rsidR="00FB42FE" w:rsidRPr="00C42449">
        <w:rPr>
          <w:rFonts w:cstheme="minorHAnsi"/>
          <w:color w:val="auto"/>
          <w:lang w:val="fr-FR"/>
        </w:rPr>
        <w:t>financière</w:t>
      </w:r>
      <w:r w:rsidR="004C56B4" w:rsidRPr="00C42449">
        <w:rPr>
          <w:rFonts w:cstheme="minorHAnsi"/>
          <w:color w:val="auto"/>
          <w:lang w:val="fr-FR"/>
        </w:rPr>
        <w:t xml:space="preserve"> associé aux rodenticides, voir </w:t>
      </w:r>
      <w:r w:rsidR="005A4B00" w:rsidRPr="005A4B00">
        <w:rPr>
          <w:lang w:val="fr-FR"/>
        </w:rPr>
        <w:t>[11]</w:t>
      </w:r>
      <w:r w:rsidR="005A4B00" w:rsidRPr="005A4B00">
        <w:rPr>
          <w:rFonts w:cstheme="minorHAnsi"/>
          <w:color w:val="auto"/>
          <w:lang w:val="fr-FR"/>
        </w:rPr>
        <w:t xml:space="preserve">, </w:t>
      </w:r>
      <w:r w:rsidR="005A4B00" w:rsidRPr="005A4B00">
        <w:rPr>
          <w:lang w:val="fr-FR"/>
        </w:rPr>
        <w:t>[19]</w:t>
      </w:r>
      <w:r w:rsidR="004C56B4" w:rsidRPr="00C42449">
        <w:rPr>
          <w:rFonts w:cstheme="minorHAnsi"/>
          <w:color w:val="auto"/>
          <w:lang w:val="fr-FR"/>
        </w:rPr>
        <w:t xml:space="preserve">), mais aussi un très faible succès dans la réduction des populations de rongeurs, en raison de facteurs tels que le manque de produits de contrôle efficaces et/ou de protocoles d'application, ainsi que la réinfestation immédiate des zones traitées par les rongeurs des maisons voisines non traitées. Il est à </w:t>
      </w:r>
      <w:r w:rsidR="004C56B4" w:rsidRPr="00C42449">
        <w:rPr>
          <w:rFonts w:cstheme="minorHAnsi"/>
          <w:color w:val="auto"/>
          <w:lang w:val="fr-FR"/>
        </w:rPr>
        <w:lastRenderedPageBreak/>
        <w:t xml:space="preserve">noter que dans de tels socio-écosystèmes urbains, l'EBRM a été peu testé. Les zones urbaines représentent des environnements </w:t>
      </w:r>
      <w:r w:rsidR="00FB42FE" w:rsidRPr="00C42449">
        <w:rPr>
          <w:rFonts w:cstheme="minorHAnsi"/>
          <w:color w:val="auto"/>
          <w:lang w:val="fr-FR"/>
        </w:rPr>
        <w:t xml:space="preserve">très particuliers des points de vue </w:t>
      </w:r>
      <w:r w:rsidR="004C56B4" w:rsidRPr="00C42449">
        <w:rPr>
          <w:rFonts w:cstheme="minorHAnsi"/>
          <w:color w:val="auto"/>
          <w:lang w:val="fr-FR"/>
        </w:rPr>
        <w:t xml:space="preserve">sociologiques (par exemple, l'hétérogénéité socioculturelle, les difficultés à identifier des </w:t>
      </w:r>
      <w:r w:rsidR="008019D7" w:rsidRPr="00C42449">
        <w:rPr>
          <w:rFonts w:cstheme="minorHAnsi"/>
          <w:color w:val="auto"/>
          <w:lang w:val="fr-FR"/>
        </w:rPr>
        <w:t xml:space="preserve">notables et responsables </w:t>
      </w:r>
      <w:r w:rsidR="004C56B4" w:rsidRPr="00C42449">
        <w:rPr>
          <w:rFonts w:cstheme="minorHAnsi"/>
          <w:color w:val="auto"/>
          <w:lang w:val="fr-FR"/>
        </w:rPr>
        <w:t xml:space="preserve">locaux reconnus et représentatifs, les systèmes complexes de propriété </w:t>
      </w:r>
      <w:r w:rsidR="008019D7" w:rsidRPr="00C42449">
        <w:rPr>
          <w:rFonts w:cstheme="minorHAnsi"/>
          <w:color w:val="auto"/>
          <w:lang w:val="fr-FR"/>
        </w:rPr>
        <w:t>ou</w:t>
      </w:r>
      <w:r w:rsidR="004C56B4" w:rsidRPr="00C42449">
        <w:rPr>
          <w:rFonts w:cstheme="minorHAnsi"/>
          <w:color w:val="auto"/>
          <w:lang w:val="fr-FR"/>
        </w:rPr>
        <w:t xml:space="preserve"> de location des maisons) et écologiques (par exemple, des habitats densément peuplés et fortement modifiés par l</w:t>
      </w:r>
      <w:r w:rsidR="008019D7" w:rsidRPr="00C42449">
        <w:rPr>
          <w:rFonts w:cstheme="minorHAnsi"/>
          <w:color w:val="auto"/>
          <w:lang w:val="fr-FR"/>
        </w:rPr>
        <w:t>es humains</w:t>
      </w:r>
      <w:r w:rsidR="004C56B4" w:rsidRPr="00C42449">
        <w:rPr>
          <w:rFonts w:cstheme="minorHAnsi"/>
          <w:color w:val="auto"/>
          <w:lang w:val="fr-FR"/>
        </w:rPr>
        <w:t xml:space="preserve">, des sites de stockage de nourriture et de décharge d'ordures nombreux mais dispersés, des rongeurs commensaux très prolifiques avec des caractéristiques éco-éthologiques et de dynamique de population peu documentées). Ces </w:t>
      </w:r>
      <w:r w:rsidR="00FE6B78" w:rsidRPr="00C42449">
        <w:rPr>
          <w:rFonts w:cstheme="minorHAnsi"/>
          <w:color w:val="auto"/>
          <w:lang w:val="fr-FR"/>
        </w:rPr>
        <w:t>particularités</w:t>
      </w:r>
      <w:r w:rsidR="008019D7" w:rsidRPr="00C42449">
        <w:rPr>
          <w:rFonts w:cstheme="minorHAnsi"/>
          <w:color w:val="auto"/>
          <w:lang w:val="fr-FR"/>
        </w:rPr>
        <w:t xml:space="preserve"> </w:t>
      </w:r>
      <w:r w:rsidR="004C56B4" w:rsidRPr="00C42449">
        <w:rPr>
          <w:rFonts w:cstheme="minorHAnsi"/>
          <w:color w:val="auto"/>
          <w:lang w:val="fr-FR"/>
        </w:rPr>
        <w:t xml:space="preserve">des zones urbaines nécessitent </w:t>
      </w:r>
      <w:r w:rsidR="008019D7" w:rsidRPr="00C42449">
        <w:rPr>
          <w:rFonts w:cstheme="minorHAnsi"/>
          <w:color w:val="auto"/>
          <w:lang w:val="fr-FR"/>
        </w:rPr>
        <w:t>l’</w:t>
      </w:r>
      <w:r w:rsidR="004C56B4" w:rsidRPr="00C42449">
        <w:rPr>
          <w:rFonts w:cstheme="minorHAnsi"/>
          <w:color w:val="auto"/>
          <w:lang w:val="fr-FR"/>
        </w:rPr>
        <w:t xml:space="preserve">identification, </w:t>
      </w:r>
      <w:r w:rsidR="008019D7" w:rsidRPr="00C42449">
        <w:rPr>
          <w:rFonts w:cstheme="minorHAnsi"/>
          <w:color w:val="auto"/>
          <w:lang w:val="fr-FR"/>
        </w:rPr>
        <w:t xml:space="preserve">le </w:t>
      </w:r>
      <w:r w:rsidR="004C56B4" w:rsidRPr="00C42449">
        <w:rPr>
          <w:rFonts w:cstheme="minorHAnsi"/>
          <w:color w:val="auto"/>
          <w:lang w:val="fr-FR"/>
        </w:rPr>
        <w:t xml:space="preserve">test et </w:t>
      </w:r>
      <w:r w:rsidR="008019D7" w:rsidRPr="00C42449">
        <w:rPr>
          <w:rFonts w:cstheme="minorHAnsi"/>
          <w:color w:val="auto"/>
          <w:lang w:val="fr-FR"/>
        </w:rPr>
        <w:t>l’</w:t>
      </w:r>
      <w:r w:rsidR="004C56B4" w:rsidRPr="00C42449">
        <w:rPr>
          <w:rFonts w:cstheme="minorHAnsi"/>
          <w:color w:val="auto"/>
          <w:lang w:val="fr-FR"/>
        </w:rPr>
        <w:t>évaluation approfondis d</w:t>
      </w:r>
      <w:r w:rsidR="00FB42FE" w:rsidRPr="00C42449">
        <w:rPr>
          <w:rFonts w:cstheme="minorHAnsi"/>
          <w:color w:val="auto"/>
          <w:lang w:val="fr-FR"/>
        </w:rPr>
        <w:t>’</w:t>
      </w:r>
      <w:r w:rsidR="004C56B4" w:rsidRPr="00C42449">
        <w:rPr>
          <w:rFonts w:cstheme="minorHAnsi"/>
          <w:color w:val="auto"/>
          <w:lang w:val="fr-FR"/>
        </w:rPr>
        <w:t>outils EBRM spécifiquement conçus</w:t>
      </w:r>
      <w:r w:rsidR="00FB42FE" w:rsidRPr="00C42449">
        <w:rPr>
          <w:rFonts w:cstheme="minorHAnsi"/>
          <w:color w:val="auto"/>
          <w:lang w:val="fr-FR"/>
        </w:rPr>
        <w:t xml:space="preserve"> pour ce type </w:t>
      </w:r>
      <w:r w:rsidR="00FE6B78" w:rsidRPr="00C42449">
        <w:rPr>
          <w:rFonts w:cstheme="minorHAnsi"/>
          <w:color w:val="auto"/>
          <w:lang w:val="fr-FR"/>
        </w:rPr>
        <w:t>de socio-écosystème</w:t>
      </w:r>
      <w:r w:rsidR="004C56B4" w:rsidRPr="00C42449">
        <w:rPr>
          <w:rFonts w:cstheme="minorHAnsi"/>
          <w:color w:val="auto"/>
          <w:lang w:val="fr-FR"/>
        </w:rPr>
        <w:t xml:space="preserve">. La tâche semble </w:t>
      </w:r>
      <w:r w:rsidR="008019D7" w:rsidRPr="00C42449">
        <w:rPr>
          <w:rFonts w:cstheme="minorHAnsi"/>
          <w:color w:val="auto"/>
          <w:lang w:val="fr-FR"/>
        </w:rPr>
        <w:t>immense</w:t>
      </w:r>
      <w:r w:rsidR="004C56B4" w:rsidRPr="00C42449">
        <w:rPr>
          <w:rFonts w:cstheme="minorHAnsi"/>
          <w:color w:val="auto"/>
          <w:lang w:val="fr-FR"/>
        </w:rPr>
        <w:t xml:space="preserve">, et nous pensons qu'une recherche interventionnelle </w:t>
      </w:r>
      <w:r w:rsidR="00FE6B78" w:rsidRPr="00C42449">
        <w:rPr>
          <w:rFonts w:cstheme="minorHAnsi"/>
          <w:color w:val="auto"/>
          <w:lang w:val="fr-FR"/>
        </w:rPr>
        <w:t>pluri</w:t>
      </w:r>
      <w:r w:rsidR="004C56B4" w:rsidRPr="00C42449">
        <w:rPr>
          <w:rFonts w:cstheme="minorHAnsi"/>
          <w:color w:val="auto"/>
          <w:lang w:val="fr-FR"/>
        </w:rPr>
        <w:t>disciplinaire coordonnée est nécessaire de toute urgence dans ce domaine.</w:t>
      </w:r>
    </w:p>
    <w:p w14:paraId="4B41543B" w14:textId="001E98A4" w:rsidR="003D23AA" w:rsidRPr="00C42449" w:rsidRDefault="003D23AA" w:rsidP="00005690">
      <w:pPr>
        <w:pStyle w:val="MDPI21heading1"/>
        <w:rPr>
          <w:color w:val="auto"/>
          <w:lang w:val="fr-FR"/>
        </w:rPr>
      </w:pPr>
      <w:r w:rsidRPr="00C42449">
        <w:rPr>
          <w:color w:val="auto"/>
          <w:lang w:val="fr-FR"/>
        </w:rPr>
        <w:t xml:space="preserve">3. </w:t>
      </w:r>
      <w:r w:rsidR="001A1F04" w:rsidRPr="00C42449">
        <w:rPr>
          <w:color w:val="auto"/>
          <w:lang w:val="fr-FR"/>
        </w:rPr>
        <w:t>L’</w:t>
      </w:r>
      <w:r w:rsidR="006F524E" w:rsidRPr="00C42449">
        <w:rPr>
          <w:color w:val="auto"/>
          <w:lang w:val="fr-FR"/>
        </w:rPr>
        <w:t xml:space="preserve">EBRM en Afrique rurale, avec un accent particulier sur les régions sahéliennes </w:t>
      </w:r>
    </w:p>
    <w:p w14:paraId="1A470026" w14:textId="77777777" w:rsidR="006F524E" w:rsidRPr="00C42449" w:rsidRDefault="006F524E" w:rsidP="0021539A">
      <w:pPr>
        <w:adjustRightInd w:val="0"/>
        <w:snapToGrid w:val="0"/>
        <w:spacing w:line="228" w:lineRule="auto"/>
        <w:ind w:left="2608" w:firstLine="425"/>
        <w:rPr>
          <w:rFonts w:cstheme="minorHAnsi"/>
          <w:color w:val="auto"/>
          <w:lang w:val="fr-FR"/>
        </w:rPr>
      </w:pPr>
      <w:r w:rsidRPr="00C42449">
        <w:rPr>
          <w:rFonts w:cstheme="minorHAnsi"/>
          <w:color w:val="auto"/>
          <w:lang w:val="fr-FR"/>
        </w:rPr>
        <w:t>Dans les zones rurales, certains programmes EBRM ont été testés.</w:t>
      </w:r>
    </w:p>
    <w:p w14:paraId="0AF76AC5" w14:textId="689C8523" w:rsidR="003B6D4A" w:rsidRPr="00C42449" w:rsidRDefault="003B6D4A" w:rsidP="003B6D4A">
      <w:pPr>
        <w:pStyle w:val="MDPI22heading2"/>
        <w:spacing w:before="240"/>
        <w:rPr>
          <w:color w:val="auto"/>
          <w:lang w:val="fr-FR"/>
        </w:rPr>
      </w:pPr>
      <w:r w:rsidRPr="00C42449">
        <w:rPr>
          <w:color w:val="auto"/>
          <w:lang w:val="fr-FR"/>
        </w:rPr>
        <w:t xml:space="preserve">3.1. </w:t>
      </w:r>
      <w:r w:rsidR="00C45013" w:rsidRPr="00C42449">
        <w:rPr>
          <w:color w:val="auto"/>
          <w:lang w:val="fr-FR"/>
        </w:rPr>
        <w:t>L'expérience éthiopienne en matière d'EBRM</w:t>
      </w:r>
    </w:p>
    <w:p w14:paraId="26446EF3" w14:textId="65F3E767" w:rsidR="00A93A81" w:rsidRPr="00C42449" w:rsidRDefault="0014648A" w:rsidP="0021539A">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Dans la région d'Amhara en Éthiopie, MetaMeta, une entreprise sociale néerlandaise travaillant avec des petits exploitants agricoles dans plusieurs pays, a introduit en 2019 un </w:t>
      </w:r>
      <w:r w:rsidR="00297186">
        <w:rPr>
          <w:rFonts w:cstheme="minorHAnsi"/>
          <w:color w:val="auto"/>
          <w:lang w:val="fr-FR"/>
        </w:rPr>
        <w:t>ensemble de mesures</w:t>
      </w:r>
      <w:r w:rsidRPr="00C42449">
        <w:rPr>
          <w:rFonts w:cstheme="minorHAnsi"/>
          <w:color w:val="auto"/>
          <w:lang w:val="fr-FR"/>
        </w:rPr>
        <w:t xml:space="preserve"> </w:t>
      </w:r>
      <w:r w:rsidR="00297186">
        <w:rPr>
          <w:rFonts w:cstheme="minorHAnsi"/>
          <w:color w:val="auto"/>
          <w:lang w:val="fr-FR"/>
        </w:rPr>
        <w:t xml:space="preserve">(‘package’) </w:t>
      </w:r>
      <w:r w:rsidRPr="00C42449">
        <w:rPr>
          <w:rFonts w:cstheme="minorHAnsi"/>
          <w:color w:val="auto"/>
          <w:lang w:val="fr-FR"/>
        </w:rPr>
        <w:t xml:space="preserve">EBRM </w:t>
      </w:r>
      <w:r w:rsidR="005A4B00" w:rsidRPr="005A4B00">
        <w:rPr>
          <w:lang w:val="fr-FR"/>
        </w:rPr>
        <w:t>[22]</w:t>
      </w:r>
      <w:r w:rsidR="005A4B00" w:rsidRPr="005A4B00">
        <w:rPr>
          <w:rFonts w:cstheme="minorHAnsi"/>
          <w:color w:val="auto"/>
          <w:lang w:val="fr-FR"/>
        </w:rPr>
        <w:t xml:space="preserve">, </w:t>
      </w:r>
      <w:r w:rsidR="005A4B00" w:rsidRPr="005A4B00">
        <w:rPr>
          <w:lang w:val="fr-FR"/>
        </w:rPr>
        <w:t>[23]</w:t>
      </w:r>
      <w:r w:rsidRPr="00C42449">
        <w:rPr>
          <w:rFonts w:cstheme="minorHAnsi"/>
          <w:color w:val="auto"/>
          <w:lang w:val="fr-FR"/>
        </w:rPr>
        <w:t xml:space="preserve"> pour les petits systèmes de culture mixte (cultures de blé, d'orge et de pommes de terre couplées à l'élevage), où les agriculteurs et les agents de vulgarisation ont affirmé que les dommages causés par les rongeurs étaient graves (&gt;25%) avant l'introduction de l'EBRM (nos données non publiées). Bien avant les actions d'EBRM, les agriculteurs de la région s'étaient déjà organisés en 63 associations d'utilisateurs de bassins versants (WUA), enregistrées auprès du gouvernement régional et étaient responsables de la gestion des bassins versants (principalement des pratiques de conservation des sols et de l'eau) en tant que communauté, couvrant une superficie totale d'environ 120 000 ha. Les groupes de bassin versant impliquent tous les agriculteurs qui possèdent des champs cultivés et des pâturages adjacents dans un bassin versant donné (bassin hydrographique). Ces groupes avaient mis en place un système bien organisé et étaient les plus à même </w:t>
      </w:r>
      <w:r w:rsidR="003028FC" w:rsidRPr="00C42449">
        <w:rPr>
          <w:rFonts w:cstheme="minorHAnsi"/>
          <w:color w:val="auto"/>
          <w:lang w:val="fr-FR"/>
        </w:rPr>
        <w:t>de mener des action communautaires d’</w:t>
      </w:r>
      <w:r w:rsidRPr="00C42449">
        <w:rPr>
          <w:rFonts w:cstheme="minorHAnsi"/>
          <w:color w:val="auto"/>
          <w:lang w:val="fr-FR"/>
        </w:rPr>
        <w:t xml:space="preserve">EBRM à une échelle appropriée pour la gestion des rongeurs. La première et la plus importante partie des activités d'EBRM </w:t>
      </w:r>
      <w:r w:rsidR="003028FC" w:rsidRPr="00C42449">
        <w:rPr>
          <w:rFonts w:cstheme="minorHAnsi"/>
          <w:color w:val="auto"/>
          <w:lang w:val="fr-FR"/>
        </w:rPr>
        <w:t xml:space="preserve">consistait à consacrer du temps à la formation et à la planification d'actions co-construites avec les comités WUA, qui les ont ensuite transmises à l’ensemble de leurs membres. </w:t>
      </w:r>
      <w:r w:rsidRPr="00C42449">
        <w:rPr>
          <w:rFonts w:cstheme="minorHAnsi"/>
          <w:color w:val="auto"/>
          <w:lang w:val="fr-FR"/>
        </w:rPr>
        <w:t xml:space="preserve">Dans le plan d'action, ils ont </w:t>
      </w:r>
      <w:r w:rsidR="003028FC" w:rsidRPr="00C42449">
        <w:rPr>
          <w:rFonts w:cstheme="minorHAnsi"/>
          <w:color w:val="auto"/>
          <w:lang w:val="fr-FR"/>
        </w:rPr>
        <w:t>mis en place</w:t>
      </w:r>
      <w:r w:rsidRPr="00C42449">
        <w:rPr>
          <w:rFonts w:cstheme="minorHAnsi"/>
          <w:color w:val="auto"/>
          <w:lang w:val="fr-FR"/>
        </w:rPr>
        <w:t xml:space="preserve"> </w:t>
      </w:r>
      <w:r w:rsidR="003028FC" w:rsidRPr="00C42449">
        <w:rPr>
          <w:rFonts w:cstheme="minorHAnsi"/>
          <w:color w:val="auto"/>
          <w:lang w:val="fr-FR"/>
        </w:rPr>
        <w:t>l</w:t>
      </w:r>
      <w:r w:rsidRPr="00C42449">
        <w:rPr>
          <w:rFonts w:cstheme="minorHAnsi"/>
          <w:color w:val="auto"/>
          <w:lang w:val="fr-FR"/>
        </w:rPr>
        <w:t xml:space="preserve">es actions EBRM pendant la </w:t>
      </w:r>
      <w:r w:rsidR="003028FC" w:rsidRPr="00C42449">
        <w:rPr>
          <w:rFonts w:cstheme="minorHAnsi"/>
          <w:color w:val="auto"/>
          <w:lang w:val="fr-FR"/>
        </w:rPr>
        <w:t xml:space="preserve">la période de soudure </w:t>
      </w:r>
      <w:r w:rsidRPr="00C42449">
        <w:rPr>
          <w:rFonts w:cstheme="minorHAnsi"/>
          <w:color w:val="auto"/>
          <w:lang w:val="fr-FR"/>
        </w:rPr>
        <w:t xml:space="preserve">(c'est-à-dire lorsque les populations de rongeurs sont encore à faible densité) et </w:t>
      </w:r>
      <w:r w:rsidR="003028FC" w:rsidRPr="00C42449">
        <w:rPr>
          <w:rFonts w:cstheme="minorHAnsi"/>
          <w:color w:val="auto"/>
          <w:lang w:val="fr-FR"/>
        </w:rPr>
        <w:t xml:space="preserve">ont intégré </w:t>
      </w:r>
      <w:r w:rsidRPr="00C42449">
        <w:rPr>
          <w:rFonts w:cstheme="minorHAnsi"/>
          <w:color w:val="auto"/>
          <w:lang w:val="fr-FR"/>
        </w:rPr>
        <w:t>l'importance de l'action collective (par exemple, ils ont établi un règlement selon lequel un ménage qui ne se joindrait pas à une activité collective</w:t>
      </w:r>
      <w:r w:rsidR="003028FC" w:rsidRPr="00C42449">
        <w:rPr>
          <w:rFonts w:cstheme="minorHAnsi"/>
          <w:color w:val="auto"/>
          <w:lang w:val="fr-FR"/>
        </w:rPr>
        <w:t>,</w:t>
      </w:r>
      <w:r w:rsidRPr="00C42449">
        <w:rPr>
          <w:rFonts w:cstheme="minorHAnsi"/>
          <w:color w:val="auto"/>
          <w:lang w:val="fr-FR"/>
        </w:rPr>
        <w:t xml:space="preserve"> telle que l'inondation des terriers des rongeurs, paierait une pénalité). Comme il existait déjà un fort sentiment d'appartenance à la communauté via la WUA, cette mesure s'est avérée très efficace. </w:t>
      </w:r>
      <w:r w:rsidR="005F7A6F" w:rsidRPr="00C42449">
        <w:rPr>
          <w:rFonts w:cstheme="minorHAnsi"/>
          <w:color w:val="auto"/>
          <w:lang w:val="fr-FR"/>
        </w:rPr>
        <w:t xml:space="preserve">Les activités du programme comprenaient l'entretien des structures de conservation du sol et de l'eau (en particulier les digues et les terrasses en pierre), le défrichage des herbes et des buissons près des digues et des terrasses pour créer une bande de terre à découvert de 1 à 2 mètres en bordure des cultures qui augmente la visibilité des rongeurs pour les prédateurs - en particulier les rapaces, le labour profond, l'inondation et le bouchage des trous et des terriers de rongeurs, la destruction des abris, l'installation de pièges en pierre, l'utilisation de chats domestiques (principalement dans les exploitations familiales) et le stockage des céréales à l’abri des rongeurs dans des structures fabriquées localement. </w:t>
      </w:r>
      <w:r w:rsidRPr="00C42449">
        <w:rPr>
          <w:rFonts w:cstheme="minorHAnsi"/>
          <w:color w:val="auto"/>
          <w:lang w:val="fr-FR"/>
        </w:rPr>
        <w:t>Les activités mises en œuvre dans le cadre de l'EBRM comprenaient l'entretien des structures de conservation des sols et de l'eau (en particulier les digues et les terrasses en pierre qui</w:t>
      </w:r>
      <w:r w:rsidR="005F7A6F" w:rsidRPr="00C42449">
        <w:rPr>
          <w:rFonts w:cstheme="minorHAnsi"/>
          <w:color w:val="auto"/>
          <w:lang w:val="fr-FR"/>
        </w:rPr>
        <w:t xml:space="preserve"> qui sont considérées comme des abris pour les rongeurs</w:t>
      </w:r>
      <w:r w:rsidRPr="00C42449">
        <w:rPr>
          <w:rFonts w:cstheme="minorHAnsi"/>
          <w:color w:val="auto"/>
          <w:lang w:val="fr-FR"/>
        </w:rPr>
        <w:t xml:space="preserve">), le défrichage des herbes et des </w:t>
      </w:r>
      <w:r w:rsidRPr="00C42449">
        <w:rPr>
          <w:rFonts w:cstheme="minorHAnsi"/>
          <w:color w:val="auto"/>
          <w:lang w:val="fr-FR"/>
        </w:rPr>
        <w:lastRenderedPageBreak/>
        <w:t xml:space="preserve">buissons près des digues et des terrasses pour créer une bande de terre </w:t>
      </w:r>
      <w:r w:rsidR="005F7A6F" w:rsidRPr="00C42449">
        <w:rPr>
          <w:rFonts w:cstheme="minorHAnsi"/>
          <w:color w:val="auto"/>
          <w:lang w:val="fr-FR"/>
        </w:rPr>
        <w:t xml:space="preserve">à découvert </w:t>
      </w:r>
      <w:r w:rsidRPr="00C42449">
        <w:rPr>
          <w:rFonts w:cstheme="minorHAnsi"/>
          <w:color w:val="auto"/>
          <w:lang w:val="fr-FR"/>
        </w:rPr>
        <w:t xml:space="preserve">de 1 à 2 mètres </w:t>
      </w:r>
      <w:r w:rsidR="005F7A6F" w:rsidRPr="00C42449">
        <w:rPr>
          <w:rFonts w:cstheme="minorHAnsi"/>
          <w:color w:val="auto"/>
          <w:lang w:val="fr-FR"/>
        </w:rPr>
        <w:t xml:space="preserve">en bordure des cultures </w:t>
      </w:r>
      <w:r w:rsidRPr="00C42449">
        <w:rPr>
          <w:rFonts w:cstheme="minorHAnsi"/>
          <w:color w:val="auto"/>
          <w:lang w:val="fr-FR"/>
        </w:rPr>
        <w:t xml:space="preserve">qui augmente la visibilité des rongeurs pour les prédateurs, </w:t>
      </w:r>
      <w:r w:rsidR="00703589" w:rsidRPr="00C42449">
        <w:rPr>
          <w:rFonts w:cstheme="minorHAnsi"/>
          <w:color w:val="auto"/>
          <w:lang w:val="fr-FR"/>
        </w:rPr>
        <w:t xml:space="preserve">le labour </w:t>
      </w:r>
      <w:r w:rsidRPr="00C42449">
        <w:rPr>
          <w:rFonts w:cstheme="minorHAnsi"/>
          <w:color w:val="auto"/>
          <w:lang w:val="fr-FR"/>
        </w:rPr>
        <w:t xml:space="preserve">profond, l'inondation et le bouchage des trous et des terriers des rongeurs, </w:t>
      </w:r>
      <w:r w:rsidR="00703589" w:rsidRPr="00C42449">
        <w:rPr>
          <w:rFonts w:cstheme="minorHAnsi"/>
          <w:color w:val="auto"/>
          <w:lang w:val="fr-FR"/>
        </w:rPr>
        <w:t xml:space="preserve">l'installation </w:t>
      </w:r>
      <w:r w:rsidRPr="00C42449">
        <w:rPr>
          <w:rFonts w:cstheme="minorHAnsi"/>
          <w:color w:val="auto"/>
          <w:lang w:val="fr-FR"/>
        </w:rPr>
        <w:t xml:space="preserve">de pièges en pierre, l'utilisation de chats domestiques (principalement dans les exploitations familiales) et le stockage des céréales </w:t>
      </w:r>
      <w:r w:rsidR="00703589" w:rsidRPr="00C42449">
        <w:rPr>
          <w:rFonts w:cstheme="minorHAnsi"/>
          <w:color w:val="auto"/>
          <w:lang w:val="fr-FR"/>
        </w:rPr>
        <w:t>à l’abri des rongeurs dans des structures fabriquées localement</w:t>
      </w:r>
      <w:r w:rsidRPr="00C42449">
        <w:rPr>
          <w:rFonts w:cstheme="minorHAnsi"/>
          <w:color w:val="auto"/>
          <w:lang w:val="fr-FR"/>
        </w:rPr>
        <w:t>.</w:t>
      </w:r>
      <w:r w:rsidR="00703589" w:rsidRPr="00C42449">
        <w:rPr>
          <w:rFonts w:cstheme="minorHAnsi"/>
          <w:color w:val="auto"/>
          <w:lang w:val="fr-FR"/>
        </w:rPr>
        <w:t xml:space="preserve"> Ces activités ont été combinées avec l'application d'un bio-rodenticide nouvellement développé (un produit d'origine végétale dont la toxicité pour les rongeurs nuisibles a été prouvée ; nos données non publiées attendant les procédures de brevetage pour être </w:t>
      </w:r>
      <w:r w:rsidR="003B7545" w:rsidRPr="00C42449">
        <w:rPr>
          <w:rFonts w:cstheme="minorHAnsi"/>
          <w:color w:val="auto"/>
          <w:lang w:val="fr-FR"/>
        </w:rPr>
        <w:t>partagées</w:t>
      </w:r>
      <w:r w:rsidR="00703589" w:rsidRPr="00C42449">
        <w:rPr>
          <w:rFonts w:cstheme="minorHAnsi"/>
          <w:color w:val="auto"/>
          <w:lang w:val="fr-FR"/>
        </w:rPr>
        <w:t>) mis</w:t>
      </w:r>
      <w:r w:rsidR="003B7545" w:rsidRPr="00C42449">
        <w:rPr>
          <w:rFonts w:cstheme="minorHAnsi"/>
          <w:color w:val="auto"/>
          <w:lang w:val="fr-FR"/>
        </w:rPr>
        <w:t>es</w:t>
      </w:r>
      <w:r w:rsidR="00703589" w:rsidRPr="00C42449">
        <w:rPr>
          <w:rFonts w:cstheme="minorHAnsi"/>
          <w:color w:val="auto"/>
          <w:lang w:val="fr-FR"/>
        </w:rPr>
        <w:t xml:space="preserve"> en œuvre sous la forme de campagnes dans les bassins versants, où tous les membres des bassins versants ont été impliqués, depuis la préparation des </w:t>
      </w:r>
      <w:r w:rsidR="003B7545" w:rsidRPr="00C42449">
        <w:rPr>
          <w:rFonts w:cstheme="minorHAnsi"/>
          <w:color w:val="auto"/>
          <w:lang w:val="fr-FR"/>
        </w:rPr>
        <w:t xml:space="preserve">champs </w:t>
      </w:r>
      <w:r w:rsidR="00703589" w:rsidRPr="00C42449">
        <w:rPr>
          <w:rFonts w:cstheme="minorHAnsi"/>
          <w:color w:val="auto"/>
          <w:lang w:val="fr-FR"/>
        </w:rPr>
        <w:t xml:space="preserve">jusqu'à la récolte. En étroite collaboration </w:t>
      </w:r>
      <w:r w:rsidR="003B7545" w:rsidRPr="00C42449">
        <w:rPr>
          <w:rFonts w:cstheme="minorHAnsi"/>
          <w:color w:val="auto"/>
          <w:lang w:val="fr-FR"/>
        </w:rPr>
        <w:t xml:space="preserve">avec des chercheurs spécialistes des rongeurs, </w:t>
      </w:r>
      <w:r w:rsidR="00703589" w:rsidRPr="00C42449">
        <w:rPr>
          <w:rFonts w:cstheme="minorHAnsi"/>
          <w:color w:val="auto"/>
          <w:lang w:val="fr-FR"/>
        </w:rPr>
        <w:t xml:space="preserve">MetaMeta a développé le bio-rodenticide en utilisant une combinaison de deux plantes disponibles localement </w:t>
      </w:r>
      <w:r w:rsidR="00D6249B" w:rsidRPr="00D6249B">
        <w:rPr>
          <w:lang w:val="fr-FR"/>
        </w:rPr>
        <w:t>[24]</w:t>
      </w:r>
      <w:r w:rsidR="00D6249B" w:rsidRPr="00D6249B">
        <w:rPr>
          <w:rFonts w:cstheme="minorHAnsi"/>
          <w:color w:val="auto"/>
          <w:lang w:val="fr-FR"/>
        </w:rPr>
        <w:t xml:space="preserve">, </w:t>
      </w:r>
      <w:r w:rsidR="00D6249B" w:rsidRPr="00D6249B">
        <w:rPr>
          <w:lang w:val="fr-FR"/>
        </w:rPr>
        <w:t>[25]</w:t>
      </w:r>
      <w:r w:rsidR="00D6249B" w:rsidRPr="00D6249B">
        <w:rPr>
          <w:rFonts w:cstheme="minorHAnsi"/>
          <w:color w:val="auto"/>
          <w:lang w:val="fr-FR"/>
        </w:rPr>
        <w:t xml:space="preserve"> </w:t>
      </w:r>
      <w:r w:rsidR="00703589" w:rsidRPr="00C42449">
        <w:rPr>
          <w:rFonts w:cstheme="minorHAnsi"/>
          <w:color w:val="auto"/>
          <w:lang w:val="fr-FR"/>
        </w:rPr>
        <w:t>(Figure 1). Sa viabilité opérationnelle a été largement testée en Éthiopie sur trois espèces de rongeurs</w:t>
      </w:r>
      <w:r w:rsidR="003B7545" w:rsidRPr="00C42449">
        <w:rPr>
          <w:rFonts w:cstheme="minorHAnsi"/>
          <w:color w:val="auto"/>
          <w:lang w:val="fr-FR"/>
        </w:rPr>
        <w:t xml:space="preserve"> (</w:t>
      </w:r>
      <w:r w:rsidR="003B7545" w:rsidRPr="00C42449">
        <w:rPr>
          <w:rFonts w:cstheme="minorHAnsi"/>
          <w:i/>
          <w:color w:val="auto"/>
          <w:lang w:val="fr-FR"/>
        </w:rPr>
        <w:t>Arvicanthis niloticus, Mastomys awashensis, Rattus rattus</w:t>
      </w:r>
      <w:r w:rsidR="003B7545" w:rsidRPr="00C42449">
        <w:rPr>
          <w:rFonts w:cstheme="minorHAnsi"/>
          <w:color w:val="auto"/>
          <w:lang w:val="fr-FR"/>
        </w:rPr>
        <w:t>)</w:t>
      </w:r>
      <w:r w:rsidR="00703589" w:rsidRPr="00C42449">
        <w:rPr>
          <w:rFonts w:cstheme="minorHAnsi"/>
          <w:color w:val="auto"/>
          <w:lang w:val="fr-FR"/>
        </w:rPr>
        <w:t xml:space="preserve">, </w:t>
      </w:r>
      <w:r w:rsidR="001A3F08" w:rsidRPr="00C42449">
        <w:rPr>
          <w:rFonts w:cstheme="minorHAnsi"/>
          <w:color w:val="auto"/>
          <w:lang w:val="fr-FR"/>
        </w:rPr>
        <w:t>tant</w:t>
      </w:r>
      <w:r w:rsidR="00703589" w:rsidRPr="00C42449">
        <w:rPr>
          <w:rFonts w:cstheme="minorHAnsi"/>
          <w:color w:val="auto"/>
          <w:lang w:val="fr-FR"/>
        </w:rPr>
        <w:t xml:space="preserve"> dans des conditions de laboratoire (taux de mortalité cumulée à 96 heures ≥ 74%, dose </w:t>
      </w:r>
      <w:r w:rsidR="003B7545" w:rsidRPr="00C42449">
        <w:rPr>
          <w:rFonts w:cstheme="minorHAnsi"/>
          <w:color w:val="auto"/>
          <w:lang w:val="fr-FR"/>
        </w:rPr>
        <w:t>létale mé</w:t>
      </w:r>
      <w:r w:rsidR="00703589" w:rsidRPr="00C42449">
        <w:rPr>
          <w:rFonts w:cstheme="minorHAnsi"/>
          <w:color w:val="auto"/>
          <w:lang w:val="fr-FR"/>
        </w:rPr>
        <w:t xml:space="preserve">diane LD50 = 11,35g pour une combinaison de deux extraits botaniques dosés à 120 mg/g) </w:t>
      </w:r>
      <w:r w:rsidR="001A3F08" w:rsidRPr="00C42449">
        <w:rPr>
          <w:rFonts w:cstheme="minorHAnsi"/>
          <w:color w:val="auto"/>
          <w:lang w:val="fr-FR"/>
        </w:rPr>
        <w:t>que</w:t>
      </w:r>
      <w:r w:rsidR="00703589" w:rsidRPr="00C42449">
        <w:rPr>
          <w:rFonts w:cstheme="minorHAnsi"/>
          <w:color w:val="auto"/>
          <w:lang w:val="fr-FR"/>
        </w:rPr>
        <w:t xml:space="preserve"> dans les champs. En attendant la publication des résultats complets dans un article ultérieur, notre enquête post-implémentation auprès des membres </w:t>
      </w:r>
      <w:r w:rsidR="00AB74CD">
        <w:rPr>
          <w:rFonts w:cstheme="minorHAnsi"/>
          <w:color w:val="auto"/>
          <w:lang w:val="fr-FR"/>
        </w:rPr>
        <w:t xml:space="preserve">des </w:t>
      </w:r>
      <w:r w:rsidR="00AB74CD" w:rsidRPr="00AB74CD">
        <w:rPr>
          <w:rFonts w:cstheme="minorHAnsi"/>
          <w:color w:val="auto"/>
          <w:lang w:val="fr-FR"/>
        </w:rPr>
        <w:t xml:space="preserve">associations d'utilisateurs de bassins versants </w:t>
      </w:r>
      <w:r w:rsidR="00703589" w:rsidRPr="00C42449">
        <w:rPr>
          <w:rFonts w:cstheme="minorHAnsi"/>
          <w:color w:val="auto"/>
          <w:lang w:val="fr-FR"/>
        </w:rPr>
        <w:t xml:space="preserve">a indiqué que les agriculteurs </w:t>
      </w:r>
      <w:r w:rsidR="00F1613C" w:rsidRPr="00C42449">
        <w:rPr>
          <w:rFonts w:cstheme="minorHAnsi"/>
          <w:color w:val="auto"/>
          <w:lang w:val="fr-FR"/>
        </w:rPr>
        <w:t>ont perçu</w:t>
      </w:r>
      <w:r w:rsidR="00703589" w:rsidRPr="00C42449">
        <w:rPr>
          <w:rFonts w:cstheme="minorHAnsi"/>
          <w:color w:val="auto"/>
          <w:lang w:val="fr-FR"/>
        </w:rPr>
        <w:t xml:space="preserve"> que les dommages causés par les rongeurs avaient été réduits d'une magnitude allant jusqu'à 50% après deux ans de pratique de l'EBRM. L'enquête a également indiqué que, grâce à l'apprentissage </w:t>
      </w:r>
      <w:r w:rsidR="00F1613C" w:rsidRPr="00C42449">
        <w:rPr>
          <w:rFonts w:cstheme="minorHAnsi"/>
          <w:color w:val="auto"/>
          <w:lang w:val="fr-FR"/>
        </w:rPr>
        <w:t>par transfert horizontal</w:t>
      </w:r>
      <w:r w:rsidR="00703589" w:rsidRPr="00C42449">
        <w:rPr>
          <w:rFonts w:cstheme="minorHAnsi"/>
          <w:color w:val="auto"/>
          <w:lang w:val="fr-FR"/>
        </w:rPr>
        <w:t xml:space="preserve">, l'adoption des activités d'EBRM a été multipliée par trois dans les bassins versants voisins non inclus dans nos campagnes EBRM. La demande de </w:t>
      </w:r>
      <w:r w:rsidR="001055FC" w:rsidRPr="00C42449">
        <w:rPr>
          <w:rFonts w:cstheme="minorHAnsi"/>
          <w:color w:val="auto"/>
          <w:lang w:val="fr-FR"/>
        </w:rPr>
        <w:t xml:space="preserve">bio-rodenticide </w:t>
      </w:r>
      <w:r w:rsidR="00703589" w:rsidRPr="00C42449">
        <w:rPr>
          <w:rFonts w:cstheme="minorHAnsi"/>
          <w:color w:val="auto"/>
          <w:lang w:val="fr-FR"/>
        </w:rPr>
        <w:t xml:space="preserve">a augmenté de manière significative et une douzaine de petites entreprises </w:t>
      </w:r>
      <w:r w:rsidR="008235A8" w:rsidRPr="00C42449">
        <w:rPr>
          <w:rFonts w:cstheme="minorHAnsi"/>
          <w:color w:val="auto"/>
          <w:lang w:val="fr-FR"/>
        </w:rPr>
        <w:t xml:space="preserve">(PE) </w:t>
      </w:r>
      <w:r w:rsidR="00703589" w:rsidRPr="00C42449">
        <w:rPr>
          <w:rFonts w:cstheme="minorHAnsi"/>
          <w:color w:val="auto"/>
          <w:lang w:val="fr-FR"/>
        </w:rPr>
        <w:t xml:space="preserve">féminines ont été formées par MetaMeta en 2020 et 2021 pour </w:t>
      </w:r>
      <w:r w:rsidR="008235A8" w:rsidRPr="00C42449">
        <w:rPr>
          <w:rFonts w:cstheme="minorHAnsi"/>
          <w:color w:val="auto"/>
          <w:lang w:val="fr-FR"/>
        </w:rPr>
        <w:t xml:space="preserve">le </w:t>
      </w:r>
      <w:r w:rsidR="00703589" w:rsidRPr="00C42449">
        <w:rPr>
          <w:rFonts w:cstheme="minorHAnsi"/>
          <w:color w:val="auto"/>
          <w:lang w:val="fr-FR"/>
        </w:rPr>
        <w:t xml:space="preserve">produire, </w:t>
      </w:r>
      <w:r w:rsidR="008235A8" w:rsidRPr="00C42449">
        <w:rPr>
          <w:rFonts w:cstheme="minorHAnsi"/>
          <w:color w:val="auto"/>
          <w:lang w:val="fr-FR"/>
        </w:rPr>
        <w:t xml:space="preserve">le </w:t>
      </w:r>
      <w:r w:rsidR="00703589" w:rsidRPr="00C42449">
        <w:rPr>
          <w:rFonts w:cstheme="minorHAnsi"/>
          <w:color w:val="auto"/>
          <w:lang w:val="fr-FR"/>
        </w:rPr>
        <w:t xml:space="preserve">conditionner et </w:t>
      </w:r>
      <w:r w:rsidR="008235A8" w:rsidRPr="00C42449">
        <w:rPr>
          <w:rFonts w:cstheme="minorHAnsi"/>
          <w:color w:val="auto"/>
          <w:lang w:val="fr-FR"/>
        </w:rPr>
        <w:t xml:space="preserve">le </w:t>
      </w:r>
      <w:r w:rsidR="00703589" w:rsidRPr="00C42449">
        <w:rPr>
          <w:rFonts w:cstheme="minorHAnsi"/>
          <w:color w:val="auto"/>
          <w:lang w:val="fr-FR"/>
        </w:rPr>
        <w:t xml:space="preserve">vendre à leurs collègues agriculteurs à l'échelle locale à un prix abordable (le coût de production du </w:t>
      </w:r>
      <w:r w:rsidR="001055FC" w:rsidRPr="00C42449">
        <w:rPr>
          <w:rFonts w:cstheme="minorHAnsi"/>
          <w:color w:val="auto"/>
          <w:lang w:val="fr-FR"/>
        </w:rPr>
        <w:t>bio-rodenticide</w:t>
      </w:r>
      <w:r w:rsidR="00703589" w:rsidRPr="00C42449">
        <w:rPr>
          <w:rFonts w:cstheme="minorHAnsi"/>
          <w:color w:val="auto"/>
          <w:lang w:val="fr-FR"/>
        </w:rPr>
        <w:t xml:space="preserve"> par les PE était d'environ 1,50 € par pot de 250 g et le coût du </w:t>
      </w:r>
      <w:r w:rsidR="001055FC" w:rsidRPr="00C42449">
        <w:rPr>
          <w:rFonts w:cstheme="minorHAnsi"/>
          <w:color w:val="auto"/>
          <w:lang w:val="fr-FR"/>
        </w:rPr>
        <w:t>bio-rodenticide</w:t>
      </w:r>
      <w:r w:rsidR="00703589" w:rsidRPr="00C42449">
        <w:rPr>
          <w:rFonts w:cstheme="minorHAnsi"/>
          <w:color w:val="auto"/>
          <w:lang w:val="fr-FR"/>
        </w:rPr>
        <w:t xml:space="preserve"> par hectare a été estimé à 7-10 €). Dans le nord de l'Éthiopie, les dépenses annuelles moyennes des agriculteurs </w:t>
      </w:r>
      <w:r w:rsidR="00730986" w:rsidRPr="00C42449">
        <w:rPr>
          <w:rFonts w:cstheme="minorHAnsi"/>
          <w:color w:val="auto"/>
          <w:lang w:val="fr-FR"/>
        </w:rPr>
        <w:t xml:space="preserve">pour l’achat de </w:t>
      </w:r>
      <w:r w:rsidR="00703589" w:rsidRPr="00C42449">
        <w:rPr>
          <w:rFonts w:cstheme="minorHAnsi"/>
          <w:color w:val="auto"/>
          <w:lang w:val="fr-FR"/>
        </w:rPr>
        <w:t xml:space="preserve">pesticides se situaient entre 3 et 12 € </w:t>
      </w:r>
      <w:r w:rsidR="00D6249B" w:rsidRPr="00D6249B">
        <w:rPr>
          <w:lang w:val="fr-FR"/>
        </w:rPr>
        <w:t>[26]</w:t>
      </w:r>
      <w:r w:rsidR="00703589" w:rsidRPr="00C42449">
        <w:rPr>
          <w:rFonts w:cstheme="minorHAnsi"/>
          <w:color w:val="auto"/>
          <w:lang w:val="fr-FR"/>
        </w:rPr>
        <w:t>. Les auteurs ont également noté que les agriculteurs dépensent jusqu'à 9 € pour acheter un chaton afin de prévenir les dommages causés par les rongeurs aux céréales stockées. En Afrique subsaharienne, les agriculteurs sont prêts à payer 3 à 10</w:t>
      </w:r>
      <w:r w:rsidR="00730986" w:rsidRPr="00C42449">
        <w:rPr>
          <w:rFonts w:cstheme="minorHAnsi"/>
          <w:color w:val="auto"/>
          <w:lang w:val="fr-FR"/>
        </w:rPr>
        <w:t xml:space="preserve"> € </w:t>
      </w:r>
      <w:r w:rsidR="00703589" w:rsidRPr="00C42449">
        <w:rPr>
          <w:rFonts w:cstheme="minorHAnsi"/>
          <w:color w:val="auto"/>
          <w:lang w:val="fr-FR"/>
        </w:rPr>
        <w:t xml:space="preserve">par saison de culture pour des produits efficaces de </w:t>
      </w:r>
      <w:r w:rsidR="00730986" w:rsidRPr="00C42449">
        <w:rPr>
          <w:rFonts w:cstheme="minorHAnsi"/>
          <w:color w:val="auto"/>
          <w:lang w:val="fr-FR"/>
        </w:rPr>
        <w:t>gestion d</w:t>
      </w:r>
      <w:r w:rsidR="00703589" w:rsidRPr="00C42449">
        <w:rPr>
          <w:rFonts w:cstheme="minorHAnsi"/>
          <w:color w:val="auto"/>
          <w:lang w:val="fr-FR"/>
        </w:rPr>
        <w:t xml:space="preserve">es rongeurs </w:t>
      </w:r>
      <w:r w:rsidR="00D6249B" w:rsidRPr="00D6249B">
        <w:rPr>
          <w:lang w:val="fr-FR"/>
        </w:rPr>
        <w:t>[27]</w:t>
      </w:r>
      <w:r w:rsidR="00703589" w:rsidRPr="00C42449">
        <w:rPr>
          <w:rFonts w:cstheme="minorHAnsi"/>
          <w:color w:val="auto"/>
          <w:lang w:val="fr-FR"/>
        </w:rPr>
        <w:t>.</w:t>
      </w:r>
    </w:p>
    <w:p w14:paraId="3CBE7A43" w14:textId="77777777" w:rsidR="00974175" w:rsidRPr="00C42449" w:rsidRDefault="00974175" w:rsidP="0021539A">
      <w:pPr>
        <w:adjustRightInd w:val="0"/>
        <w:snapToGrid w:val="0"/>
        <w:spacing w:line="228" w:lineRule="auto"/>
        <w:ind w:left="2608" w:firstLine="425"/>
        <w:rPr>
          <w:rFonts w:cstheme="minorHAnsi"/>
          <w:color w:val="auto"/>
          <w:lang w:val="fr-FR"/>
        </w:rPr>
      </w:pPr>
    </w:p>
    <w:p w14:paraId="06EA44C0" w14:textId="14CA76DE" w:rsidR="00435A53" w:rsidRPr="00C42449" w:rsidRDefault="00435A53" w:rsidP="00435A53">
      <w:pPr>
        <w:pStyle w:val="MDPI52figure"/>
        <w:ind w:left="2608"/>
        <w:jc w:val="left"/>
        <w:rPr>
          <w:b/>
          <w:color w:val="auto"/>
        </w:rPr>
      </w:pPr>
      <w:r w:rsidRPr="00C42449">
        <w:rPr>
          <w:b/>
          <w:noProof/>
          <w:color w:val="auto"/>
          <w:lang w:val="fr-FR" w:eastAsia="fr-FR" w:bidi="ar-SA"/>
        </w:rPr>
        <w:drawing>
          <wp:inline distT="0" distB="0" distL="0" distR="0" wp14:anchorId="363EDE85" wp14:editId="24EB63D1">
            <wp:extent cx="5000263" cy="1487798"/>
            <wp:effectExtent l="0" t="0" r="0" b="0"/>
            <wp:docPr id="2" name="Image 2" descr="C:\Users\Ambroise\Documents\EBRM\ERS\Soumission_01-06-2022\Dalecky et al_ERS_Part2_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broise\Documents\EBRM\ERS\Soumission_01-06-2022\Dalecky et al_ERS_Part2_Fig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14509" cy="1492037"/>
                    </a:xfrm>
                    <a:prstGeom prst="rect">
                      <a:avLst/>
                    </a:prstGeom>
                    <a:noFill/>
                    <a:ln>
                      <a:noFill/>
                    </a:ln>
                  </pic:spPr>
                </pic:pic>
              </a:graphicData>
            </a:graphic>
          </wp:inline>
        </w:drawing>
      </w:r>
    </w:p>
    <w:p w14:paraId="645C3FCE" w14:textId="45020F48" w:rsidR="00435A53" w:rsidRPr="00C42449" w:rsidRDefault="00435A53" w:rsidP="00435A53">
      <w:pPr>
        <w:pStyle w:val="MDPI51figurecaption"/>
        <w:rPr>
          <w:color w:val="auto"/>
          <w:lang w:val="fr-FR"/>
        </w:rPr>
      </w:pPr>
      <w:r w:rsidRPr="00DD7C7E">
        <w:rPr>
          <w:b/>
          <w:color w:val="auto"/>
          <w:lang w:val="fr-FR"/>
        </w:rPr>
        <w:t xml:space="preserve">Figure 1. </w:t>
      </w:r>
      <w:r w:rsidR="00ED2BCA" w:rsidRPr="00C42449">
        <w:rPr>
          <w:color w:val="auto"/>
          <w:lang w:val="fr-FR"/>
        </w:rPr>
        <w:t>Etiquette du prototype de bio-rodenticide développé en Ethiopie : versions en langues anglaise et amharique.</w:t>
      </w:r>
    </w:p>
    <w:p w14:paraId="2A61224A" w14:textId="448FF59C" w:rsidR="00A93A81" w:rsidRPr="00C42449" w:rsidRDefault="00730986" w:rsidP="00C45013">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Contrairement aux rodenticides chimiques, les </w:t>
      </w:r>
      <w:r w:rsidR="00C45013" w:rsidRPr="00C42449">
        <w:rPr>
          <w:rFonts w:cstheme="minorHAnsi"/>
          <w:color w:val="auto"/>
          <w:lang w:val="fr-FR"/>
        </w:rPr>
        <w:t>bio-rodenticides</w:t>
      </w:r>
      <w:r w:rsidRPr="00C42449">
        <w:rPr>
          <w:rFonts w:cstheme="minorHAnsi"/>
          <w:color w:val="auto"/>
          <w:lang w:val="fr-FR"/>
        </w:rPr>
        <w:t xml:space="preserve"> sont intrinsèquement moins nocifs pour l'enviro</w:t>
      </w:r>
      <w:r w:rsidR="00C45013" w:rsidRPr="00C42449">
        <w:rPr>
          <w:rFonts w:cstheme="minorHAnsi"/>
          <w:color w:val="auto"/>
          <w:lang w:val="fr-FR"/>
        </w:rPr>
        <w:t>nnement et les espèces non cibl</w:t>
      </w:r>
      <w:r w:rsidRPr="00C42449">
        <w:rPr>
          <w:rFonts w:cstheme="minorHAnsi"/>
          <w:color w:val="auto"/>
          <w:lang w:val="fr-FR"/>
        </w:rPr>
        <w:t xml:space="preserve">es car leurs ingrédients actifs sont en grande partie volatils et rapidement dégradables, donc moins persistants dans la chaîne alimentaire. Bien que cela mérite probablement des études rigoureuses, contrairement aux rodenticides chimiques synthétiques, les </w:t>
      </w:r>
      <w:r w:rsidR="00C45013" w:rsidRPr="00C42449">
        <w:rPr>
          <w:rFonts w:cstheme="minorHAnsi"/>
          <w:color w:val="auto"/>
          <w:lang w:val="fr-FR"/>
        </w:rPr>
        <w:t>bio-rodenticides</w:t>
      </w:r>
      <w:r w:rsidRPr="00C42449">
        <w:rPr>
          <w:rFonts w:cstheme="minorHAnsi"/>
          <w:color w:val="auto"/>
          <w:lang w:val="fr-FR"/>
        </w:rPr>
        <w:t xml:space="preserve"> </w:t>
      </w:r>
      <w:r w:rsidRPr="00C42449">
        <w:rPr>
          <w:rFonts w:cstheme="minorHAnsi"/>
          <w:color w:val="auto"/>
          <w:lang w:val="fr-FR"/>
        </w:rPr>
        <w:lastRenderedPageBreak/>
        <w:t xml:space="preserve">sont généralement composés d'un </w:t>
      </w:r>
      <w:r w:rsidR="00C45013" w:rsidRPr="00C42449">
        <w:rPr>
          <w:rFonts w:cstheme="minorHAnsi"/>
          <w:color w:val="auto"/>
          <w:lang w:val="fr-FR"/>
        </w:rPr>
        <w:t>mélange</w:t>
      </w:r>
      <w:r w:rsidRPr="00C42449">
        <w:rPr>
          <w:rFonts w:cstheme="minorHAnsi"/>
          <w:color w:val="auto"/>
          <w:lang w:val="fr-FR"/>
        </w:rPr>
        <w:t xml:space="preserve"> complexe de molécules co-agissant ensemble pour </w:t>
      </w:r>
      <w:r w:rsidR="00C45013" w:rsidRPr="00C42449">
        <w:rPr>
          <w:rFonts w:cstheme="minorHAnsi"/>
          <w:color w:val="auto"/>
          <w:lang w:val="fr-FR"/>
        </w:rPr>
        <w:t xml:space="preserve">intoxiquer </w:t>
      </w:r>
      <w:r w:rsidRPr="00C42449">
        <w:rPr>
          <w:rFonts w:cstheme="minorHAnsi"/>
          <w:color w:val="auto"/>
          <w:lang w:val="fr-FR"/>
        </w:rPr>
        <w:t xml:space="preserve">les rongeurs. </w:t>
      </w:r>
      <w:r w:rsidR="00C45013" w:rsidRPr="00C42449">
        <w:rPr>
          <w:rFonts w:cstheme="minorHAnsi"/>
          <w:color w:val="auto"/>
          <w:lang w:val="fr-FR"/>
        </w:rPr>
        <w:t>Les rongeurs</w:t>
      </w:r>
      <w:r w:rsidRPr="00C42449">
        <w:rPr>
          <w:rFonts w:cstheme="minorHAnsi"/>
          <w:color w:val="auto"/>
          <w:lang w:val="fr-FR"/>
        </w:rPr>
        <w:t xml:space="preserve"> sont donc moins susceptibles de développer une résistance contre eux. </w:t>
      </w:r>
      <w:r w:rsidR="00C45013" w:rsidRPr="00C42449">
        <w:rPr>
          <w:rFonts w:cstheme="minorHAnsi"/>
          <w:color w:val="auto"/>
          <w:lang w:val="fr-FR"/>
        </w:rPr>
        <w:t>Des efforts sont en cours pour contribuer à une utilisation élargie du bio-rodenticide en Éthiopie ainsi que pour étendre cette approche innovante à d'autres pays africains. Il existe un énorme potentiel pour faire de l'EBRM la méthode standard de gestion des rongeurs en Ethiopie et au-delà.</w:t>
      </w:r>
      <w:r w:rsidR="00A93A81" w:rsidRPr="00C42449">
        <w:rPr>
          <w:rFonts w:cstheme="minorHAnsi"/>
          <w:color w:val="auto"/>
          <w:lang w:val="fr-FR"/>
        </w:rPr>
        <w:t xml:space="preserve"> </w:t>
      </w:r>
    </w:p>
    <w:p w14:paraId="77613A0C" w14:textId="52B8B4C3" w:rsidR="003B6D4A" w:rsidRPr="00C42449" w:rsidRDefault="003B6D4A" w:rsidP="003B6D4A">
      <w:pPr>
        <w:pStyle w:val="MDPI22heading2"/>
        <w:spacing w:before="240"/>
        <w:rPr>
          <w:color w:val="auto"/>
          <w:lang w:val="fr-FR"/>
        </w:rPr>
      </w:pPr>
      <w:r w:rsidRPr="00C42449">
        <w:rPr>
          <w:color w:val="auto"/>
          <w:lang w:val="fr-FR"/>
        </w:rPr>
        <w:t xml:space="preserve">3.2. </w:t>
      </w:r>
      <w:r w:rsidR="00E90708" w:rsidRPr="00C42449">
        <w:rPr>
          <w:color w:val="auto"/>
          <w:lang w:val="fr-FR"/>
        </w:rPr>
        <w:t>Opportunités pour l'EBRM dans les zones sahélo-soudanaise</w:t>
      </w:r>
      <w:r w:rsidR="007B3672" w:rsidRPr="00C42449">
        <w:rPr>
          <w:color w:val="auto"/>
          <w:lang w:val="fr-FR"/>
        </w:rPr>
        <w:t>s</w:t>
      </w:r>
      <w:r w:rsidR="00E90708" w:rsidRPr="00C42449">
        <w:rPr>
          <w:color w:val="auto"/>
          <w:lang w:val="fr-FR"/>
        </w:rPr>
        <w:t xml:space="preserve"> d’Afrique de l’Ouest</w:t>
      </w:r>
    </w:p>
    <w:p w14:paraId="2F075F9C" w14:textId="55D07292" w:rsidR="000D7D6E" w:rsidRPr="00C42449" w:rsidRDefault="000D7D6E" w:rsidP="000B2A9B">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En Afrique de l'Ouest, de telles expériences sont presque inexistantes, bien que certaines tentatives isolées </w:t>
      </w:r>
      <w:r w:rsidR="002D61F3" w:rsidRPr="00C42449">
        <w:rPr>
          <w:rFonts w:cstheme="minorHAnsi"/>
          <w:color w:val="auto"/>
          <w:lang w:val="fr-FR"/>
        </w:rPr>
        <w:t xml:space="preserve">puissent </w:t>
      </w:r>
      <w:r w:rsidRPr="00C42449">
        <w:rPr>
          <w:rFonts w:cstheme="minorHAnsi"/>
          <w:color w:val="auto"/>
          <w:lang w:val="fr-FR"/>
        </w:rPr>
        <w:t xml:space="preserve">déjà fournir des éléments à des stratégies EBRM plus intégrées. Par exemple, les </w:t>
      </w:r>
      <w:r w:rsidR="002D61F3" w:rsidRPr="00C42449">
        <w:rPr>
          <w:rFonts w:cstheme="minorHAnsi"/>
          <w:color w:val="auto"/>
          <w:lang w:val="fr-FR"/>
        </w:rPr>
        <w:t xml:space="preserve">pièges-trous </w:t>
      </w:r>
      <w:r w:rsidRPr="00C42449">
        <w:rPr>
          <w:rFonts w:cstheme="minorHAnsi"/>
          <w:color w:val="auto"/>
          <w:lang w:val="fr-FR"/>
        </w:rPr>
        <w:t xml:space="preserve">traditionnels (les pièges dits "Kornaka") utilisés par les agriculteurs sahéliens semblent prometteurs pour réduire l'abondance des gerbilles dans les champs de mil pluvial extensifs du centre du Niger, </w:t>
      </w:r>
      <w:r w:rsidR="002D61F3" w:rsidRPr="00C42449">
        <w:rPr>
          <w:rFonts w:cstheme="minorHAnsi"/>
          <w:color w:val="auto"/>
          <w:lang w:val="fr-FR"/>
        </w:rPr>
        <w:t xml:space="preserve">sans avoir recours </w:t>
      </w:r>
      <w:r w:rsidRPr="00C42449">
        <w:rPr>
          <w:rFonts w:cstheme="minorHAnsi"/>
          <w:color w:val="auto"/>
          <w:lang w:val="fr-FR"/>
        </w:rPr>
        <w:t>aux rodenticides chimiques (</w:t>
      </w:r>
      <w:r w:rsidR="002D61F3" w:rsidRPr="00C42449">
        <w:rPr>
          <w:rFonts w:cstheme="minorHAnsi"/>
          <w:color w:val="auto"/>
          <w:lang w:val="fr-FR"/>
        </w:rPr>
        <w:t>par exemple</w:t>
      </w:r>
      <w:r w:rsidRPr="00C42449">
        <w:rPr>
          <w:rFonts w:cstheme="minorHAnsi"/>
          <w:color w:val="auto"/>
          <w:lang w:val="fr-FR"/>
        </w:rPr>
        <w:t>, 37 captures en 3 nuits avec 49 pièges Kornaka, soit un taux de capture de 25,2 %, contre 22 captures en 5 nuits avec 256 pièges grillagés de fabrication locale, soit un taux de capture de 1,7 % : les pièges Kornaka étaient donc 15 fois plus efficaces que les pièges grillagés ; [</w:t>
      </w:r>
      <w:r w:rsidR="00D6249B" w:rsidRPr="00D6249B">
        <w:rPr>
          <w:lang w:val="fr-FR"/>
        </w:rPr>
        <w:t>28</w:t>
      </w:r>
      <w:r w:rsidRPr="00C42449">
        <w:rPr>
          <w:rFonts w:cstheme="minorHAnsi"/>
          <w:color w:val="auto"/>
          <w:lang w:val="fr-FR"/>
        </w:rPr>
        <w:t xml:space="preserve">]). En raison d'une pénurie de rodenticides chimiques, les agents de la protection </w:t>
      </w:r>
      <w:r w:rsidR="002D61F3" w:rsidRPr="00C42449">
        <w:rPr>
          <w:rFonts w:cstheme="minorHAnsi"/>
          <w:color w:val="auto"/>
          <w:lang w:val="fr-FR"/>
        </w:rPr>
        <w:t xml:space="preserve">des végétaux </w:t>
      </w:r>
      <w:r w:rsidRPr="00C42449">
        <w:rPr>
          <w:rFonts w:cstheme="minorHAnsi"/>
          <w:color w:val="auto"/>
          <w:lang w:val="fr-FR"/>
        </w:rPr>
        <w:t xml:space="preserve">d'Ogo (Matam, Sénégal) ont expérimenté les </w:t>
      </w:r>
      <w:r w:rsidR="002D61F3" w:rsidRPr="00C42449">
        <w:rPr>
          <w:rFonts w:cstheme="minorHAnsi"/>
          <w:color w:val="auto"/>
          <w:lang w:val="fr-FR"/>
        </w:rPr>
        <w:t xml:space="preserve">pièges-trous </w:t>
      </w:r>
      <w:r w:rsidRPr="00C42449">
        <w:rPr>
          <w:rFonts w:cstheme="minorHAnsi"/>
          <w:color w:val="auto"/>
          <w:lang w:val="fr-FR"/>
        </w:rPr>
        <w:t xml:space="preserve">dans le cadre d'une action paysanne participative de 10 à 15 jours dans quatre localités en 2021 (B. Diouf, </w:t>
      </w:r>
      <w:r w:rsidR="002D61F3" w:rsidRPr="00C42449">
        <w:rPr>
          <w:rFonts w:cstheme="minorHAnsi"/>
          <w:color w:val="auto"/>
          <w:lang w:val="fr-FR"/>
        </w:rPr>
        <w:t>communication personnelle</w:t>
      </w:r>
      <w:r w:rsidRPr="00C42449">
        <w:rPr>
          <w:rFonts w:cstheme="minorHAnsi"/>
          <w:color w:val="auto"/>
          <w:lang w:val="fr-FR"/>
        </w:rPr>
        <w:t xml:space="preserve">, fév. 2022). Cette démonstration préliminaire à petite échelle a permis de capturer des rongeurs de manière visible et a été perçue comme prometteuse par la plupart des participants, bien que son efficacité n'ait pas été quantifiée avec précision et que certains agriculteurs aient également mentionné que cette méthode demandait plus de travail que la simple application de rodenticides chimiques (B. Diouf, </w:t>
      </w:r>
      <w:r w:rsidR="002D61F3" w:rsidRPr="00C42449">
        <w:rPr>
          <w:rFonts w:cstheme="minorHAnsi"/>
          <w:color w:val="auto"/>
          <w:lang w:val="fr-FR"/>
        </w:rPr>
        <w:t>communication personnelle</w:t>
      </w:r>
      <w:r w:rsidRPr="00C42449">
        <w:rPr>
          <w:rFonts w:cstheme="minorHAnsi"/>
          <w:color w:val="auto"/>
          <w:lang w:val="fr-FR"/>
        </w:rPr>
        <w:t xml:space="preserve">, fév. 2022). </w:t>
      </w:r>
      <w:r w:rsidR="002D61F3" w:rsidRPr="00C42449">
        <w:rPr>
          <w:rFonts w:cstheme="minorHAnsi"/>
          <w:color w:val="auto"/>
          <w:lang w:val="fr-FR"/>
        </w:rPr>
        <w:t xml:space="preserve">Dans le nord du Sénégal, nous avons fait des progrès importants dans notre compréhension des problèmes </w:t>
      </w:r>
      <w:r w:rsidR="000B2A9B" w:rsidRPr="00C42449">
        <w:rPr>
          <w:rFonts w:cstheme="minorHAnsi"/>
          <w:color w:val="auto"/>
          <w:lang w:val="fr-FR"/>
        </w:rPr>
        <w:t xml:space="preserve">liés aux </w:t>
      </w:r>
      <w:r w:rsidR="002D61F3" w:rsidRPr="00C42449">
        <w:rPr>
          <w:rFonts w:cstheme="minorHAnsi"/>
          <w:color w:val="auto"/>
          <w:lang w:val="fr-FR"/>
        </w:rPr>
        <w:t xml:space="preserve">rongeurs et des possibilités de mise en œuvre de l'EBRM. Par exemple, il est maintenant clair que certains éléments </w:t>
      </w:r>
      <w:r w:rsidR="000B2A9B" w:rsidRPr="00C42449">
        <w:rPr>
          <w:rFonts w:cstheme="minorHAnsi"/>
          <w:color w:val="auto"/>
          <w:lang w:val="fr-FR"/>
        </w:rPr>
        <w:t xml:space="preserve">particuliers </w:t>
      </w:r>
      <w:r w:rsidR="002D61F3" w:rsidRPr="00C42449">
        <w:rPr>
          <w:rFonts w:cstheme="minorHAnsi"/>
          <w:color w:val="auto"/>
          <w:lang w:val="fr-FR"/>
        </w:rPr>
        <w:t xml:space="preserve">dans les </w:t>
      </w:r>
      <w:r w:rsidR="000B2A9B" w:rsidRPr="00C42449">
        <w:rPr>
          <w:rFonts w:cstheme="minorHAnsi"/>
          <w:color w:val="auto"/>
          <w:lang w:val="fr-FR"/>
        </w:rPr>
        <w:t>périmètres</w:t>
      </w:r>
      <w:r w:rsidR="002D61F3" w:rsidRPr="00C42449">
        <w:rPr>
          <w:rFonts w:cstheme="minorHAnsi"/>
          <w:color w:val="auto"/>
          <w:lang w:val="fr-FR"/>
        </w:rPr>
        <w:t xml:space="preserve"> irriguées </w:t>
      </w:r>
      <w:r w:rsidR="000B2A9B" w:rsidRPr="00C42449">
        <w:rPr>
          <w:rFonts w:cstheme="minorHAnsi"/>
          <w:color w:val="auto"/>
          <w:lang w:val="fr-FR"/>
        </w:rPr>
        <w:t xml:space="preserve">rizicoles </w:t>
      </w:r>
      <w:r w:rsidR="002D61F3" w:rsidRPr="00C42449">
        <w:rPr>
          <w:rFonts w:cstheme="minorHAnsi"/>
          <w:color w:val="auto"/>
          <w:lang w:val="fr-FR"/>
        </w:rPr>
        <w:t xml:space="preserve">sont </w:t>
      </w:r>
      <w:r w:rsidR="000B2A9B" w:rsidRPr="00C42449">
        <w:rPr>
          <w:rFonts w:cstheme="minorHAnsi"/>
          <w:color w:val="auto"/>
          <w:lang w:val="fr-FR"/>
        </w:rPr>
        <w:t xml:space="preserve">particulièrement </w:t>
      </w:r>
      <w:r w:rsidR="002D61F3" w:rsidRPr="00C42449">
        <w:rPr>
          <w:rFonts w:cstheme="minorHAnsi"/>
          <w:color w:val="auto"/>
          <w:lang w:val="fr-FR"/>
        </w:rPr>
        <w:t xml:space="preserve">favorables aux rongeurs (par exemple, les </w:t>
      </w:r>
      <w:r w:rsidR="000B2A9B" w:rsidRPr="00C42449">
        <w:rPr>
          <w:rFonts w:cstheme="minorHAnsi"/>
          <w:color w:val="auto"/>
          <w:lang w:val="fr-FR"/>
        </w:rPr>
        <w:t>amas de branches d’épineux utilisés comme haies</w:t>
      </w:r>
      <w:r w:rsidR="002D61F3" w:rsidRPr="00C42449">
        <w:rPr>
          <w:rFonts w:cstheme="minorHAnsi"/>
          <w:color w:val="auto"/>
          <w:lang w:val="fr-FR"/>
        </w:rPr>
        <w:t>, Figure 2 ; les digue</w:t>
      </w:r>
      <w:r w:rsidR="000B2A9B" w:rsidRPr="00C42449">
        <w:rPr>
          <w:rFonts w:cstheme="minorHAnsi"/>
          <w:color w:val="auto"/>
          <w:lang w:val="fr-FR"/>
        </w:rPr>
        <w:t>tte</w:t>
      </w:r>
      <w:r w:rsidR="002D61F3" w:rsidRPr="00C42449">
        <w:rPr>
          <w:rFonts w:cstheme="minorHAnsi"/>
          <w:color w:val="auto"/>
          <w:lang w:val="fr-FR"/>
        </w:rPr>
        <w:t xml:space="preserve">s, les digues et les canaux d'irrigation fortement enherbés ; voir Figure 3 A, B). </w:t>
      </w:r>
      <w:r w:rsidR="000B2A9B" w:rsidRPr="00C42449">
        <w:rPr>
          <w:rFonts w:cstheme="minorHAnsi"/>
          <w:color w:val="auto"/>
          <w:lang w:val="fr-FR"/>
        </w:rPr>
        <w:t xml:space="preserve">Ainsi en termes de risque, estimé par le taux d'incidence ajusté (‘Adjusted Odds Ratio’), </w:t>
      </w:r>
      <w:r w:rsidR="002D61F3" w:rsidRPr="00C42449">
        <w:rPr>
          <w:rFonts w:cstheme="minorHAnsi"/>
          <w:color w:val="auto"/>
          <w:lang w:val="fr-FR"/>
        </w:rPr>
        <w:t>l'abondance de chacun</w:t>
      </w:r>
      <w:r w:rsidR="000B2A9B" w:rsidRPr="00C42449">
        <w:rPr>
          <w:rFonts w:cstheme="minorHAnsi"/>
          <w:color w:val="auto"/>
          <w:lang w:val="fr-FR"/>
        </w:rPr>
        <w:t>e</w:t>
      </w:r>
      <w:r w:rsidR="002D61F3" w:rsidRPr="00C42449">
        <w:rPr>
          <w:rFonts w:cstheme="minorHAnsi"/>
          <w:color w:val="auto"/>
          <w:lang w:val="fr-FR"/>
        </w:rPr>
        <w:t xml:space="preserve"> des deux principa</w:t>
      </w:r>
      <w:r w:rsidR="000B2A9B" w:rsidRPr="00C42449">
        <w:rPr>
          <w:rFonts w:cstheme="minorHAnsi"/>
          <w:color w:val="auto"/>
          <w:lang w:val="fr-FR"/>
        </w:rPr>
        <w:t>les espèces de</w:t>
      </w:r>
      <w:r w:rsidR="002D61F3" w:rsidRPr="00C42449">
        <w:rPr>
          <w:rFonts w:cstheme="minorHAnsi"/>
          <w:color w:val="auto"/>
          <w:lang w:val="fr-FR"/>
        </w:rPr>
        <w:t xml:space="preserve"> rongeurs ravageurs des cultures </w:t>
      </w:r>
      <w:r w:rsidR="000B2A9B" w:rsidRPr="00C42449">
        <w:rPr>
          <w:rFonts w:cstheme="minorHAnsi"/>
          <w:color w:val="auto"/>
          <w:lang w:val="fr-FR"/>
        </w:rPr>
        <w:t xml:space="preserve">rizicoles </w:t>
      </w:r>
      <w:r w:rsidR="002D61F3" w:rsidRPr="00C42449">
        <w:rPr>
          <w:rFonts w:cstheme="minorHAnsi"/>
          <w:color w:val="auto"/>
          <w:lang w:val="fr-FR"/>
        </w:rPr>
        <w:t>(</w:t>
      </w:r>
      <w:r w:rsidR="002D61F3" w:rsidRPr="00C42449">
        <w:rPr>
          <w:rFonts w:cstheme="minorHAnsi"/>
          <w:i/>
          <w:color w:val="auto"/>
          <w:lang w:val="fr-FR"/>
        </w:rPr>
        <w:t>Mastomys huberti</w:t>
      </w:r>
      <w:r w:rsidR="002D61F3" w:rsidRPr="00C42449">
        <w:rPr>
          <w:rFonts w:cstheme="minorHAnsi"/>
          <w:color w:val="auto"/>
          <w:lang w:val="fr-FR"/>
        </w:rPr>
        <w:t xml:space="preserve"> et </w:t>
      </w:r>
      <w:r w:rsidR="002D61F3" w:rsidRPr="00C42449">
        <w:rPr>
          <w:rFonts w:cstheme="minorHAnsi"/>
          <w:i/>
          <w:color w:val="auto"/>
          <w:lang w:val="fr-FR"/>
        </w:rPr>
        <w:t>Arvicanthis niloticus</w:t>
      </w:r>
      <w:r w:rsidR="002D61F3" w:rsidRPr="00C42449">
        <w:rPr>
          <w:rFonts w:cstheme="minorHAnsi"/>
          <w:color w:val="auto"/>
          <w:lang w:val="fr-FR"/>
        </w:rPr>
        <w:t xml:space="preserve">) estimée sur une décennie de suivi dans le </w:t>
      </w:r>
      <w:r w:rsidR="000B2A9B" w:rsidRPr="00C42449">
        <w:rPr>
          <w:rFonts w:cstheme="minorHAnsi"/>
          <w:color w:val="auto"/>
          <w:lang w:val="fr-FR"/>
        </w:rPr>
        <w:t>d</w:t>
      </w:r>
      <w:r w:rsidR="002D61F3" w:rsidRPr="00C42449">
        <w:rPr>
          <w:rFonts w:cstheme="minorHAnsi"/>
          <w:color w:val="auto"/>
          <w:lang w:val="fr-FR"/>
        </w:rPr>
        <w:t xml:space="preserve">elta du fleuve Sénégal augmente significativement d'un facteur 1,02 pour chaque pourcentage </w:t>
      </w:r>
      <w:r w:rsidR="000B2A9B" w:rsidRPr="00C42449">
        <w:rPr>
          <w:rFonts w:cstheme="minorHAnsi"/>
          <w:color w:val="auto"/>
          <w:lang w:val="fr-FR"/>
        </w:rPr>
        <w:t xml:space="preserve">additionnel de couvert végétal </w:t>
      </w:r>
      <w:r w:rsidR="002D61F3" w:rsidRPr="00C42449">
        <w:rPr>
          <w:rFonts w:cstheme="minorHAnsi"/>
          <w:color w:val="auto"/>
          <w:lang w:val="fr-FR"/>
        </w:rPr>
        <w:t>[</w:t>
      </w:r>
      <w:r w:rsidR="00D6249B" w:rsidRPr="00D6249B">
        <w:rPr>
          <w:lang w:val="fr-FR"/>
        </w:rPr>
        <w:t>29</w:t>
      </w:r>
      <w:r w:rsidR="002D61F3" w:rsidRPr="00C42449">
        <w:rPr>
          <w:rFonts w:cstheme="minorHAnsi"/>
          <w:color w:val="auto"/>
          <w:lang w:val="fr-FR"/>
        </w:rPr>
        <w:t xml:space="preserve">]. Les rongeurs </w:t>
      </w:r>
      <w:r w:rsidR="000B2A9B" w:rsidRPr="00C42449">
        <w:rPr>
          <w:rFonts w:cstheme="minorHAnsi"/>
          <w:color w:val="auto"/>
          <w:lang w:val="fr-FR"/>
        </w:rPr>
        <w:t>ravageurs des cultures</w:t>
      </w:r>
      <w:r w:rsidR="002D61F3" w:rsidRPr="00C42449">
        <w:rPr>
          <w:rFonts w:cstheme="minorHAnsi"/>
          <w:color w:val="auto"/>
          <w:lang w:val="fr-FR"/>
        </w:rPr>
        <w:t xml:space="preserve"> profitent également des parcelles non cultivées ou des bords de champs où ils s'abritent et se reproduisent, et à partir desquels ils envahissent les rizières [</w:t>
      </w:r>
      <w:r w:rsidR="00D6249B" w:rsidRPr="00D6249B">
        <w:rPr>
          <w:lang w:val="fr-FR"/>
        </w:rPr>
        <w:t>29</w:t>
      </w:r>
      <w:r w:rsidR="002D61F3" w:rsidRPr="00C42449">
        <w:rPr>
          <w:rFonts w:cstheme="minorHAnsi"/>
          <w:color w:val="auto"/>
          <w:lang w:val="fr-FR"/>
        </w:rPr>
        <w:t xml:space="preserve">], soulignant ainsi l'intérêt potentiel d'une meilleure préparation et gestion des jachères adjacentes aux champs cultivés pour éviter les infestations et les dégâts </w:t>
      </w:r>
      <w:r w:rsidR="000B2A9B" w:rsidRPr="00C42449">
        <w:rPr>
          <w:rFonts w:cstheme="minorHAnsi"/>
          <w:color w:val="auto"/>
          <w:lang w:val="fr-FR"/>
        </w:rPr>
        <w:t xml:space="preserve">causés par les </w:t>
      </w:r>
      <w:r w:rsidR="002D61F3" w:rsidRPr="00C42449">
        <w:rPr>
          <w:rFonts w:cstheme="minorHAnsi"/>
          <w:color w:val="auto"/>
          <w:lang w:val="fr-FR"/>
        </w:rPr>
        <w:t xml:space="preserve">rongeurs. </w:t>
      </w:r>
      <w:r w:rsidR="000B2A9B" w:rsidRPr="00C42449">
        <w:rPr>
          <w:rFonts w:cstheme="minorHAnsi"/>
          <w:color w:val="auto"/>
          <w:lang w:val="fr-FR"/>
        </w:rPr>
        <w:t>A</w:t>
      </w:r>
      <w:r w:rsidR="002D61F3" w:rsidRPr="00C42449">
        <w:rPr>
          <w:rFonts w:cstheme="minorHAnsi"/>
          <w:color w:val="auto"/>
          <w:lang w:val="fr-FR"/>
        </w:rPr>
        <w:t xml:space="preserve"> l'inverse, d'autres situations apparaissent comme clairement défavorables aux rongeurs, correspondant à celles où les abris sont rares, et où la végétation est contrôlée sur les digues et autres structures (Figure 3 C, D). </w:t>
      </w:r>
      <w:r w:rsidR="009B5427" w:rsidRPr="00C42449">
        <w:rPr>
          <w:rFonts w:cstheme="minorHAnsi"/>
          <w:color w:val="auto"/>
          <w:lang w:val="fr-FR"/>
        </w:rPr>
        <w:t>À</w:t>
      </w:r>
      <w:r w:rsidR="002D61F3" w:rsidRPr="00C42449">
        <w:rPr>
          <w:rFonts w:cstheme="minorHAnsi"/>
          <w:color w:val="auto"/>
          <w:lang w:val="fr-FR"/>
        </w:rPr>
        <w:t xml:space="preserve"> partir de là, les </w:t>
      </w:r>
      <w:r w:rsidR="000B2A9B" w:rsidRPr="00C42449">
        <w:rPr>
          <w:rFonts w:cstheme="minorHAnsi"/>
          <w:color w:val="auto"/>
          <w:lang w:val="fr-FR"/>
        </w:rPr>
        <w:t>actions</w:t>
      </w:r>
      <w:r w:rsidR="002D61F3" w:rsidRPr="00C42449">
        <w:rPr>
          <w:rFonts w:cstheme="minorHAnsi"/>
          <w:color w:val="auto"/>
          <w:lang w:val="fr-FR"/>
        </w:rPr>
        <w:t xml:space="preserve"> d'EBRM possibles pourraient inclure</w:t>
      </w:r>
      <w:r w:rsidR="00761F19" w:rsidRPr="00C42449">
        <w:rPr>
          <w:rFonts w:cstheme="minorHAnsi"/>
          <w:color w:val="auto"/>
          <w:lang w:val="fr-FR"/>
        </w:rPr>
        <w:t> :</w:t>
      </w:r>
      <w:r w:rsidR="002D61F3" w:rsidRPr="00C42449">
        <w:rPr>
          <w:rFonts w:cstheme="minorHAnsi"/>
          <w:color w:val="auto"/>
          <w:lang w:val="fr-FR"/>
        </w:rPr>
        <w:t xml:space="preserve"> le remplacement des </w:t>
      </w:r>
      <w:r w:rsidR="00B732F9" w:rsidRPr="00C42449">
        <w:rPr>
          <w:rFonts w:cstheme="minorHAnsi"/>
          <w:color w:val="auto"/>
          <w:lang w:val="fr-FR"/>
        </w:rPr>
        <w:t xml:space="preserve">amas de branches d’épineux utilisés comme haies </w:t>
      </w:r>
      <w:r w:rsidR="00761F19" w:rsidRPr="00C42449">
        <w:rPr>
          <w:rFonts w:cstheme="minorHAnsi"/>
          <w:color w:val="auto"/>
          <w:lang w:val="fr-FR"/>
        </w:rPr>
        <w:t>ansi que</w:t>
      </w:r>
      <w:r w:rsidR="002D61F3" w:rsidRPr="00C42449">
        <w:rPr>
          <w:rFonts w:cstheme="minorHAnsi"/>
          <w:color w:val="auto"/>
          <w:lang w:val="fr-FR"/>
        </w:rPr>
        <w:t xml:space="preserve"> des arbustes </w:t>
      </w:r>
      <w:r w:rsidR="00B732F9" w:rsidRPr="00C42449">
        <w:rPr>
          <w:rFonts w:cstheme="minorHAnsi"/>
          <w:color w:val="auto"/>
          <w:lang w:val="fr-FR"/>
        </w:rPr>
        <w:t>qui poussent spontanément</w:t>
      </w:r>
      <w:r w:rsidR="002D61F3" w:rsidRPr="00C42449">
        <w:rPr>
          <w:rFonts w:cstheme="minorHAnsi"/>
          <w:color w:val="auto"/>
          <w:lang w:val="fr-FR"/>
        </w:rPr>
        <w:t xml:space="preserve"> </w:t>
      </w:r>
      <w:r w:rsidR="00761F19" w:rsidRPr="00C42449">
        <w:rPr>
          <w:rFonts w:cstheme="minorHAnsi"/>
          <w:color w:val="auto"/>
          <w:lang w:val="fr-FR"/>
        </w:rPr>
        <w:t xml:space="preserve">autour </w:t>
      </w:r>
      <w:r w:rsidR="002D61F3" w:rsidRPr="00C42449">
        <w:rPr>
          <w:rFonts w:cstheme="minorHAnsi"/>
          <w:color w:val="auto"/>
          <w:lang w:val="fr-FR"/>
        </w:rPr>
        <w:t xml:space="preserve">des </w:t>
      </w:r>
      <w:r w:rsidR="00612FC3" w:rsidRPr="00C42449">
        <w:rPr>
          <w:rFonts w:cstheme="minorHAnsi"/>
          <w:color w:val="auto"/>
          <w:lang w:val="fr-FR"/>
        </w:rPr>
        <w:t>parcelles</w:t>
      </w:r>
      <w:r w:rsidR="002D61F3" w:rsidRPr="00C42449">
        <w:rPr>
          <w:rFonts w:cstheme="minorHAnsi"/>
          <w:color w:val="auto"/>
          <w:lang w:val="fr-FR"/>
        </w:rPr>
        <w:t xml:space="preserve"> (</w:t>
      </w:r>
      <w:r w:rsidR="00761F19" w:rsidRPr="00C42449">
        <w:rPr>
          <w:rFonts w:cstheme="minorHAnsi"/>
          <w:color w:val="auto"/>
          <w:lang w:val="fr-FR"/>
        </w:rPr>
        <w:t xml:space="preserve">et </w:t>
      </w:r>
      <w:r w:rsidR="002D61F3" w:rsidRPr="00C42449">
        <w:rPr>
          <w:rFonts w:cstheme="minorHAnsi"/>
          <w:color w:val="auto"/>
          <w:lang w:val="fr-FR"/>
        </w:rPr>
        <w:t xml:space="preserve">qui fournissent un abri idéal pour les rongeurs) par des </w:t>
      </w:r>
      <w:r w:rsidR="00612FC3" w:rsidRPr="00C42449">
        <w:rPr>
          <w:rFonts w:cstheme="minorHAnsi"/>
          <w:color w:val="auto"/>
          <w:lang w:val="fr-FR"/>
        </w:rPr>
        <w:t>clôtures</w:t>
      </w:r>
      <w:r w:rsidR="002D61F3" w:rsidRPr="00C42449">
        <w:rPr>
          <w:rFonts w:cstheme="minorHAnsi"/>
          <w:color w:val="auto"/>
          <w:lang w:val="fr-FR"/>
        </w:rPr>
        <w:t xml:space="preserve"> </w:t>
      </w:r>
      <w:r w:rsidR="00612FC3" w:rsidRPr="00C42449">
        <w:rPr>
          <w:rFonts w:cstheme="minorHAnsi"/>
          <w:color w:val="auto"/>
          <w:lang w:val="fr-FR"/>
        </w:rPr>
        <w:t xml:space="preserve">tendues </w:t>
      </w:r>
      <w:r w:rsidR="002D61F3" w:rsidRPr="00C42449">
        <w:rPr>
          <w:rFonts w:cstheme="minorHAnsi"/>
          <w:color w:val="auto"/>
          <w:lang w:val="fr-FR"/>
        </w:rPr>
        <w:t xml:space="preserve">faites de filets </w:t>
      </w:r>
      <w:r w:rsidR="00612FC3" w:rsidRPr="00C42449">
        <w:rPr>
          <w:rFonts w:cstheme="minorHAnsi"/>
          <w:color w:val="auto"/>
          <w:lang w:val="fr-FR"/>
        </w:rPr>
        <w:t>de pêche</w:t>
      </w:r>
      <w:r w:rsidR="002D61F3" w:rsidRPr="00C42449">
        <w:rPr>
          <w:rFonts w:cstheme="minorHAnsi"/>
          <w:color w:val="auto"/>
          <w:lang w:val="fr-FR"/>
        </w:rPr>
        <w:t xml:space="preserve">, de </w:t>
      </w:r>
      <w:r w:rsidR="00612FC3" w:rsidRPr="00C42449">
        <w:rPr>
          <w:rFonts w:cstheme="minorHAnsi"/>
          <w:color w:val="auto"/>
          <w:lang w:val="fr-FR"/>
        </w:rPr>
        <w:t xml:space="preserve">bâches agricoles </w:t>
      </w:r>
      <w:r w:rsidR="002D61F3" w:rsidRPr="00C42449">
        <w:rPr>
          <w:rFonts w:cstheme="minorHAnsi"/>
          <w:color w:val="auto"/>
          <w:lang w:val="fr-FR"/>
        </w:rPr>
        <w:t>recyclé</w:t>
      </w:r>
      <w:r w:rsidR="00612FC3" w:rsidRPr="00C42449">
        <w:rPr>
          <w:rFonts w:cstheme="minorHAnsi"/>
          <w:color w:val="auto"/>
          <w:lang w:val="fr-FR"/>
        </w:rPr>
        <w:t>e</w:t>
      </w:r>
      <w:r w:rsidR="002D61F3" w:rsidRPr="00C42449">
        <w:rPr>
          <w:rFonts w:cstheme="minorHAnsi"/>
          <w:color w:val="auto"/>
          <w:lang w:val="fr-FR"/>
        </w:rPr>
        <w:t xml:space="preserve">s ou de tuyaux </w:t>
      </w:r>
      <w:r w:rsidR="00612FC3" w:rsidRPr="00C42449">
        <w:rPr>
          <w:rFonts w:cstheme="minorHAnsi"/>
          <w:color w:val="auto"/>
          <w:lang w:val="fr-FR"/>
        </w:rPr>
        <w:t>d’irrigation en goutte-à-</w:t>
      </w:r>
      <w:r w:rsidR="002D61F3" w:rsidRPr="00C42449">
        <w:rPr>
          <w:rFonts w:cstheme="minorHAnsi"/>
          <w:color w:val="auto"/>
          <w:lang w:val="fr-FR"/>
        </w:rPr>
        <w:t xml:space="preserve">goutte </w:t>
      </w:r>
      <w:r w:rsidR="00612FC3" w:rsidRPr="00C42449">
        <w:rPr>
          <w:rFonts w:cstheme="minorHAnsi"/>
          <w:color w:val="auto"/>
          <w:lang w:val="fr-FR"/>
        </w:rPr>
        <w:t xml:space="preserve">usagés et </w:t>
      </w:r>
      <w:r w:rsidR="002D61F3" w:rsidRPr="00C42449">
        <w:rPr>
          <w:rFonts w:cstheme="minorHAnsi"/>
          <w:color w:val="auto"/>
          <w:lang w:val="fr-FR"/>
        </w:rPr>
        <w:t xml:space="preserve">tressés (comme cela est déjà pratiqué par certains agriculteurs), ou faites de grillage </w:t>
      </w:r>
      <w:r w:rsidR="00612FC3" w:rsidRPr="00C42449">
        <w:rPr>
          <w:rFonts w:cstheme="minorHAnsi"/>
          <w:color w:val="auto"/>
          <w:lang w:val="fr-FR"/>
        </w:rPr>
        <w:t>metallique</w:t>
      </w:r>
      <w:r w:rsidR="002D61F3" w:rsidRPr="00C42449">
        <w:rPr>
          <w:rFonts w:cstheme="minorHAnsi"/>
          <w:color w:val="auto"/>
          <w:lang w:val="fr-FR"/>
        </w:rPr>
        <w:t xml:space="preserve"> ou de fil </w:t>
      </w:r>
      <w:r w:rsidR="00612FC3" w:rsidRPr="00C42449">
        <w:rPr>
          <w:rFonts w:cstheme="minorHAnsi"/>
          <w:color w:val="auto"/>
          <w:lang w:val="fr-FR"/>
        </w:rPr>
        <w:t xml:space="preserve">de fer </w:t>
      </w:r>
      <w:r w:rsidR="002D61F3" w:rsidRPr="00C42449">
        <w:rPr>
          <w:rFonts w:cstheme="minorHAnsi"/>
          <w:color w:val="auto"/>
          <w:lang w:val="fr-FR"/>
        </w:rPr>
        <w:t>barbelé</w:t>
      </w:r>
      <w:r w:rsidR="00612FC3" w:rsidRPr="00C42449">
        <w:rPr>
          <w:rFonts w:cstheme="minorHAnsi"/>
          <w:color w:val="auto"/>
          <w:lang w:val="fr-FR"/>
        </w:rPr>
        <w:t> ;</w:t>
      </w:r>
      <w:r w:rsidR="002D61F3" w:rsidRPr="00C42449">
        <w:rPr>
          <w:rFonts w:cstheme="minorHAnsi"/>
          <w:color w:val="auto"/>
          <w:lang w:val="fr-FR"/>
        </w:rPr>
        <w:t xml:space="preserve"> le fauchage de l'herbe sur les digues et les canaux d'irrigation ; </w:t>
      </w:r>
      <w:r w:rsidR="00612FC3" w:rsidRPr="00C42449">
        <w:rPr>
          <w:rFonts w:cstheme="minorHAnsi"/>
          <w:color w:val="auto"/>
          <w:lang w:val="fr-FR"/>
        </w:rPr>
        <w:t xml:space="preserve">le fait d’abstenir </w:t>
      </w:r>
      <w:r w:rsidR="002D61F3" w:rsidRPr="00C42449">
        <w:rPr>
          <w:rFonts w:cstheme="minorHAnsi"/>
          <w:color w:val="auto"/>
          <w:lang w:val="fr-FR"/>
        </w:rPr>
        <w:t xml:space="preserve">de planter des cultures sur les digues ; l'élimination des résidus de culture et la pratique du labour après les cultures. </w:t>
      </w:r>
    </w:p>
    <w:p w14:paraId="1EC274CA" w14:textId="0709CFFF" w:rsidR="005B052D" w:rsidRPr="00C42449" w:rsidRDefault="005B052D" w:rsidP="0021539A">
      <w:pPr>
        <w:adjustRightInd w:val="0"/>
        <w:snapToGrid w:val="0"/>
        <w:spacing w:line="228" w:lineRule="auto"/>
        <w:ind w:left="2608" w:firstLine="425"/>
        <w:rPr>
          <w:rFonts w:cstheme="minorHAnsi"/>
          <w:color w:val="auto"/>
          <w:lang w:val="fr-FR"/>
        </w:rPr>
      </w:pPr>
    </w:p>
    <w:p w14:paraId="52D8AA66" w14:textId="4F6BF8EC" w:rsidR="00435A53" w:rsidRPr="00C42449" w:rsidRDefault="00C46AD9" w:rsidP="002372CD">
      <w:pPr>
        <w:adjustRightInd w:val="0"/>
        <w:snapToGrid w:val="0"/>
        <w:spacing w:before="240" w:after="120" w:line="228" w:lineRule="auto"/>
        <w:ind w:left="2609" w:hanging="57"/>
        <w:rPr>
          <w:rFonts w:cstheme="minorHAnsi"/>
          <w:color w:val="auto"/>
        </w:rPr>
      </w:pPr>
      <w:r w:rsidRPr="00C42449">
        <w:rPr>
          <w:rFonts w:cstheme="minorHAnsi"/>
          <w:color w:val="auto"/>
          <w:lang w:val="fr-FR" w:eastAsia="fr-FR"/>
        </w:rPr>
        <w:lastRenderedPageBreak/>
        <mc:AlternateContent>
          <mc:Choice Requires="wpg">
            <w:drawing>
              <wp:anchor distT="0" distB="0" distL="114300" distR="114300" simplePos="0" relativeHeight="251669504" behindDoc="0" locked="0" layoutInCell="1" allowOverlap="1" wp14:anchorId="7C396779" wp14:editId="14E37B0D">
                <wp:simplePos x="0" y="0"/>
                <wp:positionH relativeFrom="column">
                  <wp:posOffset>74428</wp:posOffset>
                </wp:positionH>
                <wp:positionV relativeFrom="paragraph">
                  <wp:posOffset>129599</wp:posOffset>
                </wp:positionV>
                <wp:extent cx="4354899" cy="331305"/>
                <wp:effectExtent l="0" t="0" r="0" b="0"/>
                <wp:wrapNone/>
                <wp:docPr id="13" name="Groupe 13"/>
                <wp:cNvGraphicFramePr/>
                <a:graphic xmlns:a="http://schemas.openxmlformats.org/drawingml/2006/main">
                  <a:graphicData uri="http://schemas.microsoft.com/office/word/2010/wordprocessingGroup">
                    <wpg:wgp>
                      <wpg:cNvGrpSpPr/>
                      <wpg:grpSpPr>
                        <a:xfrm>
                          <a:off x="0" y="0"/>
                          <a:ext cx="4354899" cy="331305"/>
                          <a:chOff x="0" y="0"/>
                          <a:chExt cx="4354899" cy="331305"/>
                        </a:xfrm>
                      </wpg:grpSpPr>
                      <wps:wsp>
                        <wps:cNvPr id="14" name="Zone de texte 14"/>
                        <wps:cNvSpPr txBox="1"/>
                        <wps:spPr>
                          <a:xfrm>
                            <a:off x="0" y="10630"/>
                            <a:ext cx="1916430" cy="320675"/>
                          </a:xfrm>
                          <a:prstGeom prst="rect">
                            <a:avLst/>
                          </a:prstGeom>
                          <a:noFill/>
                          <a:ln>
                            <a:noFill/>
                          </a:ln>
                        </wps:spPr>
                        <wps:txbx>
                          <w:txbxContent>
                            <w:p w14:paraId="72E62FAA" w14:textId="32801D09" w:rsidR="00612FC3" w:rsidRPr="00831726" w:rsidRDefault="00612FC3" w:rsidP="00831726">
                              <w:pPr>
                                <w:adjustRightInd w:val="0"/>
                                <w:snapToGrid w:val="0"/>
                                <w:spacing w:line="228" w:lineRule="auto"/>
                                <w:ind w:left="2608" w:hanging="56"/>
                                <w:jc w:val="center"/>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s:wsp>
                        <wps:cNvPr id="15" name="Zone de texte 15"/>
                        <wps:cNvSpPr txBox="1"/>
                        <wps:spPr>
                          <a:xfrm>
                            <a:off x="2445454" y="0"/>
                            <a:ext cx="1909445" cy="320675"/>
                          </a:xfrm>
                          <a:prstGeom prst="rect">
                            <a:avLst/>
                          </a:prstGeom>
                          <a:noFill/>
                          <a:ln>
                            <a:noFill/>
                          </a:ln>
                        </wps:spPr>
                        <wps:txbx>
                          <w:txbxContent>
                            <w:p w14:paraId="52B32126" w14:textId="684032BA" w:rsidR="00612FC3" w:rsidRPr="00831726" w:rsidRDefault="00612FC3" w:rsidP="00831726">
                              <w:pPr>
                                <w:adjustRightInd w:val="0"/>
                                <w:snapToGrid w:val="0"/>
                                <w:spacing w:line="228" w:lineRule="auto"/>
                                <w:ind w:left="2608" w:hanging="56"/>
                                <w:jc w:val="center"/>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g:wgp>
                  </a:graphicData>
                </a:graphic>
              </wp:anchor>
            </w:drawing>
          </mc:Choice>
          <mc:Fallback>
            <w:pict>
              <v:group w14:anchorId="7C396779" id="Groupe 13" o:spid="_x0000_s1026" style="position:absolute;left:0;text-align:left;margin-left:5.85pt;margin-top:10.2pt;width:342.9pt;height:26.1pt;z-index:251669504" coordsize="43548,3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">
                <v:shapetype id="_x0000_t202" coordsize="21600,21600" o:spt="202" path="m,l,21600r21600,l21600,xe">
                  <v:stroke joinstyle="miter"/>
                  <v:path gradientshapeok="t" o:connecttype="rect"/>
                </v:shapetype>
                <v:shape id="Zone de texte 14" o:spid="_x0000_s1027" type="#_x0000_t202" style="position:absolute;top:106;width:19164;height:3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" filled="f" stroked="f">
                  <v:textbox style="mso-fit-shape-to-text:t">
                    <w:txbxContent>
                      <w:p w14:paraId="72E62FAA" w14:textId="32801D09" w:rsidR="00612FC3" w:rsidRPr="00831726" w:rsidRDefault="00612FC3" w:rsidP="00831726">
                        <w:pPr>
                          <w:adjustRightInd w:val="0"/>
                          <w:snapToGrid w:val="0"/>
                          <w:spacing w:line="228" w:lineRule="auto"/>
                          <w:ind w:left="2608" w:hanging="56"/>
                          <w:jc w:val="center"/>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v:shape>
                <v:shape id="Zone de texte 15" o:spid="_x0000_s1028" type="#_x0000_t202" style="position:absolute;left:24454;width:19094;height:32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" filled="f" stroked="f">
                  <v:textbox style="mso-fit-shape-to-text:t">
                    <w:txbxContent>
                      <w:p w14:paraId="52B32126" w14:textId="684032BA" w:rsidR="00612FC3" w:rsidRPr="00831726" w:rsidRDefault="00612FC3" w:rsidP="00831726">
                        <w:pPr>
                          <w:adjustRightInd w:val="0"/>
                          <w:snapToGrid w:val="0"/>
                          <w:spacing w:line="228" w:lineRule="auto"/>
                          <w:ind w:left="2608" w:hanging="56"/>
                          <w:jc w:val="center"/>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v:shape>
              </v:group>
            </w:pict>
          </mc:Fallback>
        </mc:AlternateContent>
      </w:r>
      <w:r w:rsidR="00435A53" w:rsidRPr="00C42449">
        <w:rPr>
          <w:rFonts w:cstheme="minorHAnsi"/>
          <w:color w:val="auto"/>
          <w:lang w:val="fr-FR" w:eastAsia="fr-FR"/>
        </w:rPr>
        <w:drawing>
          <wp:inline distT="0" distB="0" distL="0" distR="0" wp14:anchorId="4FCE0CF2" wp14:editId="42161111">
            <wp:extent cx="5011838" cy="1654595"/>
            <wp:effectExtent l="0" t="0" r="0" b="3175"/>
            <wp:docPr id="8" name="Image 8" descr="C:\Users\Ambroise\Documents\EBRM\ERS\Soumission_01-06-2022\Dalecky et al_ERS_Part2_Fi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broise\Documents\EBRM\ERS\Soumission_01-06-2022\Dalecky et al_ERS_Part2_Fig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9508" cy="1667031"/>
                    </a:xfrm>
                    <a:prstGeom prst="rect">
                      <a:avLst/>
                    </a:prstGeom>
                    <a:noFill/>
                    <a:ln>
                      <a:noFill/>
                    </a:ln>
                  </pic:spPr>
                </pic:pic>
              </a:graphicData>
            </a:graphic>
          </wp:inline>
        </w:drawing>
      </w:r>
    </w:p>
    <w:p w14:paraId="3AE89FCF" w14:textId="63D52604" w:rsidR="00435A53" w:rsidRPr="00C42449" w:rsidRDefault="00435A53" w:rsidP="00435A53">
      <w:pPr>
        <w:pStyle w:val="MDPI51figurecaption"/>
        <w:rPr>
          <w:color w:val="auto"/>
          <w:lang w:val="fr-FR"/>
        </w:rPr>
      </w:pPr>
      <w:r w:rsidRPr="00DD7C7E">
        <w:rPr>
          <w:b/>
          <w:color w:val="auto"/>
          <w:lang w:val="fr-FR"/>
        </w:rPr>
        <w:t xml:space="preserve">Figure </w:t>
      </w:r>
      <w:r w:rsidR="00D24868" w:rsidRPr="00DD7C7E">
        <w:rPr>
          <w:b/>
          <w:color w:val="auto"/>
          <w:lang w:val="fr-FR"/>
        </w:rPr>
        <w:t>2</w:t>
      </w:r>
      <w:r w:rsidRPr="00DD7C7E">
        <w:rPr>
          <w:b/>
          <w:color w:val="auto"/>
          <w:lang w:val="fr-FR"/>
        </w:rPr>
        <w:t xml:space="preserve">. </w:t>
      </w:r>
      <w:r w:rsidR="00ED2BCA" w:rsidRPr="00C42449">
        <w:rPr>
          <w:color w:val="auto"/>
          <w:lang w:val="fr-FR"/>
        </w:rPr>
        <w:t>Deux exemples de clôtures de parcelles cultivées</w:t>
      </w:r>
      <w:r w:rsidR="00387696" w:rsidRPr="00C42449">
        <w:rPr>
          <w:color w:val="auto"/>
          <w:lang w:val="fr-FR"/>
        </w:rPr>
        <w:t xml:space="preserve"> : </w:t>
      </w:r>
      <w:r w:rsidR="00387696" w:rsidRPr="00C42449">
        <w:rPr>
          <w:b/>
          <w:color w:val="auto"/>
          <w:lang w:val="fr-FR"/>
        </w:rPr>
        <w:t>A,</w:t>
      </w:r>
      <w:r w:rsidR="00387696" w:rsidRPr="00C42449">
        <w:rPr>
          <w:color w:val="auto"/>
          <w:lang w:val="fr-FR"/>
        </w:rPr>
        <w:t xml:space="preserve"> </w:t>
      </w:r>
      <w:r w:rsidR="00ED2BCA" w:rsidRPr="00C42449">
        <w:rPr>
          <w:color w:val="auto"/>
          <w:lang w:val="fr-FR"/>
        </w:rPr>
        <w:t>un amas de branches d’épineux qui constitue un refuge idéal pour les rongeurs</w:t>
      </w:r>
      <w:r w:rsidR="00387696" w:rsidRPr="00C42449">
        <w:rPr>
          <w:color w:val="auto"/>
          <w:lang w:val="fr-FR"/>
        </w:rPr>
        <w:t xml:space="preserve"> ; </w:t>
      </w:r>
      <w:r w:rsidR="00387696" w:rsidRPr="00C42449">
        <w:rPr>
          <w:b/>
          <w:color w:val="auto"/>
          <w:lang w:val="fr-FR"/>
        </w:rPr>
        <w:t>B,</w:t>
      </w:r>
      <w:r w:rsidR="00387696" w:rsidRPr="00C42449">
        <w:rPr>
          <w:color w:val="auto"/>
          <w:lang w:val="fr-FR"/>
        </w:rPr>
        <w:t xml:space="preserve"> </w:t>
      </w:r>
      <w:r w:rsidR="00ED2BCA" w:rsidRPr="00C42449">
        <w:rPr>
          <w:color w:val="auto"/>
          <w:lang w:val="fr-FR"/>
        </w:rPr>
        <w:t>une clôture en grillage inhospitalière pour les rongeurs, en bordure d’un casier rizicole de contre-saison, après nettoyage des digues et diguettes.</w:t>
      </w:r>
    </w:p>
    <w:p w14:paraId="665673C1" w14:textId="5694C880" w:rsidR="00D0261C" w:rsidRPr="00C42449" w:rsidRDefault="00D0261C" w:rsidP="002372CD">
      <w:pPr>
        <w:pStyle w:val="MDPI51figurecaption"/>
        <w:spacing w:before="240" w:after="120"/>
        <w:rPr>
          <w:color w:val="auto"/>
        </w:rPr>
      </w:pPr>
      <w:r w:rsidRPr="00C42449">
        <w:rPr>
          <w:noProof/>
          <w:color w:val="auto"/>
          <w:lang w:val="fr-FR" w:eastAsia="fr-FR" w:bidi="ar-SA"/>
        </w:rPr>
        <w:drawing>
          <wp:inline distT="0" distB="0" distL="0" distR="0" wp14:anchorId="1D63F2D0" wp14:editId="2BDDF009">
            <wp:extent cx="4976696" cy="3737404"/>
            <wp:effectExtent l="0" t="0" r="0" b="0"/>
            <wp:docPr id="9" name="Image 9" descr="C:\Users\Ambroise\Documents\EBRM\ERS\Soumission_01-06-2022\Dalecky et al_ERS_Part2_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mbroise\Documents\EBRM\ERS\Soumission_01-06-2022\Dalecky et al_ERS_Part2_Fig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87896" cy="3745815"/>
                    </a:xfrm>
                    <a:prstGeom prst="rect">
                      <a:avLst/>
                    </a:prstGeom>
                    <a:noFill/>
                    <a:ln>
                      <a:noFill/>
                    </a:ln>
                  </pic:spPr>
                </pic:pic>
              </a:graphicData>
            </a:graphic>
          </wp:inline>
        </w:drawing>
      </w:r>
    </w:p>
    <w:p w14:paraId="2CB457B4" w14:textId="1130AE93" w:rsidR="00D0261C" w:rsidRPr="00C42449" w:rsidRDefault="00D0261C" w:rsidP="00D0261C">
      <w:pPr>
        <w:pStyle w:val="MDPI51figurecaption"/>
        <w:rPr>
          <w:color w:val="auto"/>
          <w:lang w:val="fr-FR"/>
        </w:rPr>
      </w:pPr>
      <w:r w:rsidRPr="00DD7C7E">
        <w:rPr>
          <w:b/>
          <w:color w:val="auto"/>
          <w:lang w:val="fr-FR"/>
        </w:rPr>
        <w:t xml:space="preserve">Figure 3. </w:t>
      </w:r>
      <w:r w:rsidR="00ED2BCA" w:rsidRPr="00C42449">
        <w:rPr>
          <w:color w:val="auto"/>
          <w:lang w:val="fr-FR"/>
        </w:rPr>
        <w:t>Illustration de situations contrastées dans des périmètres irrigués du delta du fleuve Sénégal</w:t>
      </w:r>
      <w:r w:rsidR="00302FBB" w:rsidRPr="00C42449">
        <w:rPr>
          <w:color w:val="auto"/>
          <w:lang w:val="fr-FR"/>
        </w:rPr>
        <w:t> :</w:t>
      </w:r>
      <w:r w:rsidR="00ED2BCA" w:rsidRPr="00C42449">
        <w:rPr>
          <w:color w:val="auto"/>
          <w:lang w:val="fr-FR"/>
        </w:rPr>
        <w:t xml:space="preserve"> </w:t>
      </w:r>
      <w:r w:rsidR="00ED2BCA" w:rsidRPr="00C42449">
        <w:rPr>
          <w:b/>
          <w:color w:val="auto"/>
          <w:lang w:val="fr-FR"/>
        </w:rPr>
        <w:t>A, B</w:t>
      </w:r>
      <w:r w:rsidR="00302FBB" w:rsidRPr="00C42449">
        <w:rPr>
          <w:b/>
          <w:color w:val="auto"/>
          <w:lang w:val="fr-FR"/>
        </w:rPr>
        <w:t>,</w:t>
      </w:r>
      <w:r w:rsidR="00302FBB" w:rsidRPr="00C42449">
        <w:rPr>
          <w:color w:val="auto"/>
          <w:lang w:val="fr-FR"/>
        </w:rPr>
        <w:t xml:space="preserve"> </w:t>
      </w:r>
      <w:r w:rsidR="00ED2BCA" w:rsidRPr="00C42449">
        <w:rPr>
          <w:color w:val="auto"/>
          <w:lang w:val="fr-FR"/>
        </w:rPr>
        <w:t>présence de végétation favorable aux rongeurs sur les digues le long des canaux d’irrigation (flèches rouges)</w:t>
      </w:r>
      <w:r w:rsidR="00302FBB" w:rsidRPr="00C42449">
        <w:rPr>
          <w:color w:val="auto"/>
          <w:lang w:val="fr-FR"/>
        </w:rPr>
        <w:t xml:space="preserve"> ; </w:t>
      </w:r>
      <w:r w:rsidR="00ED2BCA" w:rsidRPr="00C42449">
        <w:rPr>
          <w:b/>
          <w:color w:val="auto"/>
          <w:lang w:val="fr-FR"/>
        </w:rPr>
        <w:t>C, D</w:t>
      </w:r>
      <w:r w:rsidR="00302FBB" w:rsidRPr="00C42449">
        <w:rPr>
          <w:b/>
          <w:color w:val="auto"/>
          <w:lang w:val="fr-FR"/>
        </w:rPr>
        <w:t>,</w:t>
      </w:r>
      <w:r w:rsidR="00ED2BCA" w:rsidRPr="00C42449">
        <w:rPr>
          <w:color w:val="auto"/>
          <w:lang w:val="fr-FR"/>
        </w:rPr>
        <w:t xml:space="preserve"> végétation maîtrisée sur les digues le long des canaux qui augmente la visibilité des rongeurs pour les prédateurs (flèches vertes).</w:t>
      </w:r>
    </w:p>
    <w:p w14:paraId="5B0125CD" w14:textId="41673B88" w:rsidR="00302FBB" w:rsidRPr="00C42449" w:rsidRDefault="00302FBB" w:rsidP="00302FBB">
      <w:pPr>
        <w:adjustRightInd w:val="0"/>
        <w:snapToGrid w:val="0"/>
        <w:spacing w:line="228" w:lineRule="auto"/>
        <w:ind w:left="2608" w:firstLine="425"/>
        <w:rPr>
          <w:rFonts w:cstheme="minorHAnsi"/>
          <w:color w:val="auto"/>
          <w:lang w:val="fr-FR"/>
        </w:rPr>
      </w:pPr>
    </w:p>
    <w:p w14:paraId="47236ED1" w14:textId="310AC39E" w:rsidR="00612FC3" w:rsidRPr="00C42449" w:rsidRDefault="00612FC3" w:rsidP="00302FBB">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La récurrence de dégâts importants aux cultures dus à des événements récurrents d'abondance particulièrement élevée de rongeurs nuisibles, a conduit les États ouest-africains et/ou les institutions internationales à faire appel en urgence à des expertises externes à de multiples reprises </w:t>
      </w:r>
      <w:r w:rsidR="00302FBB" w:rsidRPr="00C42449">
        <w:rPr>
          <w:rFonts w:cstheme="minorHAnsi"/>
          <w:color w:val="auto"/>
          <w:lang w:val="fr-FR"/>
        </w:rPr>
        <w:t xml:space="preserve">depuis les années 1970, </w:t>
      </w:r>
      <w:r w:rsidRPr="00C42449">
        <w:rPr>
          <w:rFonts w:cstheme="minorHAnsi"/>
          <w:color w:val="auto"/>
          <w:lang w:val="fr-FR"/>
        </w:rPr>
        <w:t xml:space="preserve">pour évaluer la situation critique et proposer des actions stratégiques durables de gestion des rongeurs </w:t>
      </w:r>
      <w:r w:rsidR="00D6249B" w:rsidRPr="00D6249B">
        <w:rPr>
          <w:lang w:val="fr-FR"/>
        </w:rPr>
        <w:t>[30]</w:t>
      </w:r>
      <w:r w:rsidR="00D6249B" w:rsidRPr="00D6249B">
        <w:rPr>
          <w:rFonts w:cstheme="minorHAnsi"/>
          <w:color w:val="auto"/>
          <w:lang w:val="fr-FR"/>
        </w:rPr>
        <w:t xml:space="preserve">, </w:t>
      </w:r>
      <w:r w:rsidR="00D6249B" w:rsidRPr="00D6249B">
        <w:rPr>
          <w:lang w:val="fr-FR"/>
        </w:rPr>
        <w:t>[31]</w:t>
      </w:r>
      <w:r w:rsidR="00D6249B" w:rsidRPr="00D6249B">
        <w:rPr>
          <w:rFonts w:cstheme="minorHAnsi"/>
          <w:color w:val="auto"/>
          <w:lang w:val="fr-FR"/>
        </w:rPr>
        <w:t xml:space="preserve">, </w:t>
      </w:r>
      <w:r w:rsidR="00D6249B" w:rsidRPr="00D6249B">
        <w:rPr>
          <w:lang w:val="fr-FR"/>
        </w:rPr>
        <w:t>[32]</w:t>
      </w:r>
      <w:r w:rsidR="00D6249B" w:rsidRPr="00D6249B">
        <w:rPr>
          <w:rFonts w:cstheme="minorHAnsi"/>
          <w:color w:val="auto"/>
          <w:lang w:val="fr-FR"/>
        </w:rPr>
        <w:t xml:space="preserve">, </w:t>
      </w:r>
      <w:r w:rsidR="00D6249B" w:rsidRPr="00D6249B">
        <w:rPr>
          <w:lang w:val="fr-FR"/>
        </w:rPr>
        <w:t>[33]</w:t>
      </w:r>
      <w:r w:rsidR="00D6249B" w:rsidRPr="00D6249B">
        <w:rPr>
          <w:rFonts w:cstheme="minorHAnsi"/>
          <w:color w:val="auto"/>
          <w:lang w:val="fr-FR"/>
        </w:rPr>
        <w:t xml:space="preserve">, </w:t>
      </w:r>
      <w:r w:rsidR="00D6249B" w:rsidRPr="00D6249B">
        <w:rPr>
          <w:lang w:val="fr-FR"/>
        </w:rPr>
        <w:t>[34]</w:t>
      </w:r>
      <w:r w:rsidRPr="00C42449">
        <w:rPr>
          <w:rFonts w:cstheme="minorHAnsi"/>
          <w:color w:val="auto"/>
          <w:lang w:val="fr-FR"/>
        </w:rPr>
        <w:t xml:space="preserve">. </w:t>
      </w:r>
      <w:r w:rsidR="008A176D" w:rsidRPr="00C42449">
        <w:rPr>
          <w:rFonts w:cstheme="minorHAnsi"/>
          <w:color w:val="auto"/>
          <w:lang w:val="fr-FR"/>
        </w:rPr>
        <w:t>La pullulation de rongeurs observée en 2020-2021 le long de la vallée du fleuve Sénégal est particulièrement illustrative</w:t>
      </w:r>
      <w:r w:rsidRPr="00C42449">
        <w:rPr>
          <w:rFonts w:cstheme="minorHAnsi"/>
          <w:color w:val="auto"/>
          <w:lang w:val="fr-FR"/>
        </w:rPr>
        <w:t xml:space="preserve"> dans la mesure où les leçons qui auraient pu être tirées des événements historiques et des nombreuses connaissances scientifiques accumulées au fil des années n'ont </w:t>
      </w:r>
      <w:r w:rsidR="008A176D" w:rsidRPr="00C42449">
        <w:rPr>
          <w:rFonts w:cstheme="minorHAnsi"/>
          <w:color w:val="auto"/>
          <w:lang w:val="fr-FR"/>
        </w:rPr>
        <w:t xml:space="preserve">jusque-là </w:t>
      </w:r>
      <w:r w:rsidRPr="00C42449">
        <w:rPr>
          <w:rFonts w:cstheme="minorHAnsi"/>
          <w:color w:val="auto"/>
          <w:lang w:val="fr-FR"/>
        </w:rPr>
        <w:t xml:space="preserve">pas été traduites en actions concrètes, efficaces et durables qui auraient pu permettre d'anticiper et de gérer cette crise efficacement et à temps. Bien que probablement trop tard, une évaluation </w:t>
      </w:r>
      <w:r w:rsidRPr="00C42449">
        <w:rPr>
          <w:rFonts w:cstheme="minorHAnsi"/>
          <w:color w:val="auto"/>
          <w:lang w:val="fr-FR"/>
        </w:rPr>
        <w:lastRenderedPageBreak/>
        <w:t xml:space="preserve">interdisciplinaire, combinant pour la première fois les approches socio-économiques, biologiques et écologiques, a été mise en œuvre par la FAO </w:t>
      </w:r>
      <w:r w:rsidR="00D6249B" w:rsidRPr="00D6249B">
        <w:rPr>
          <w:lang w:val="fr-FR"/>
        </w:rPr>
        <w:t>[35]</w:t>
      </w:r>
      <w:r w:rsidRPr="00C42449">
        <w:rPr>
          <w:rFonts w:cstheme="minorHAnsi"/>
          <w:color w:val="auto"/>
          <w:lang w:val="fr-FR"/>
        </w:rPr>
        <w:t xml:space="preserve">. Sur une superficie totale de 111 643 ha cultivés en riz, 14 à 37% </w:t>
      </w:r>
      <w:r w:rsidR="008A176D" w:rsidRPr="00C42449">
        <w:rPr>
          <w:rFonts w:cstheme="minorHAnsi"/>
          <w:color w:val="auto"/>
          <w:lang w:val="fr-FR"/>
        </w:rPr>
        <w:t>ont été</w:t>
      </w:r>
      <w:r w:rsidRPr="00C42449">
        <w:rPr>
          <w:rFonts w:cstheme="minorHAnsi"/>
          <w:color w:val="auto"/>
          <w:lang w:val="fr-FR"/>
        </w:rPr>
        <w:t xml:space="preserve"> </w:t>
      </w:r>
      <w:r w:rsidR="008A176D" w:rsidRPr="00C42449">
        <w:rPr>
          <w:rFonts w:cstheme="minorHAnsi"/>
          <w:color w:val="auto"/>
          <w:lang w:val="fr-FR"/>
        </w:rPr>
        <w:t xml:space="preserve">touchés </w:t>
      </w:r>
      <w:r w:rsidRPr="00C42449">
        <w:rPr>
          <w:rFonts w:cstheme="minorHAnsi"/>
          <w:color w:val="auto"/>
          <w:lang w:val="fr-FR"/>
        </w:rPr>
        <w:t xml:space="preserve">par les rongeurs selon les régions. Cela représente une perte estimée d'environ 84 000 tonnes de riz paddy </w:t>
      </w:r>
      <w:r w:rsidR="008A176D" w:rsidRPr="00C42449">
        <w:rPr>
          <w:rFonts w:cstheme="minorHAnsi"/>
          <w:color w:val="auto"/>
          <w:lang w:val="fr-FR"/>
        </w:rPr>
        <w:t>pour une seule campagne agricole, soit</w:t>
      </w:r>
      <w:r w:rsidRPr="00C42449">
        <w:rPr>
          <w:rFonts w:cstheme="minorHAnsi"/>
          <w:color w:val="auto"/>
          <w:lang w:val="fr-FR"/>
        </w:rPr>
        <w:t xml:space="preserve"> ou 6 à 35% de la production totale de riz </w:t>
      </w:r>
      <w:r w:rsidR="008A176D" w:rsidRPr="00C42449">
        <w:rPr>
          <w:rFonts w:cstheme="minorHAnsi"/>
          <w:color w:val="auto"/>
          <w:lang w:val="fr-FR"/>
        </w:rPr>
        <w:t xml:space="preserve">attendue </w:t>
      </w:r>
      <w:r w:rsidRPr="00C42449">
        <w:rPr>
          <w:rFonts w:cstheme="minorHAnsi"/>
          <w:color w:val="auto"/>
          <w:lang w:val="fr-FR"/>
        </w:rPr>
        <w:t>selon l</w:t>
      </w:r>
      <w:r w:rsidR="008A176D" w:rsidRPr="00C42449">
        <w:rPr>
          <w:rFonts w:cstheme="minorHAnsi"/>
          <w:color w:val="auto"/>
          <w:lang w:val="fr-FR"/>
        </w:rPr>
        <w:t>es</w:t>
      </w:r>
      <w:r w:rsidRPr="00C42449">
        <w:rPr>
          <w:rFonts w:cstheme="minorHAnsi"/>
          <w:color w:val="auto"/>
          <w:lang w:val="fr-FR"/>
        </w:rPr>
        <w:t xml:space="preserve"> région</w:t>
      </w:r>
      <w:r w:rsidR="008A176D" w:rsidRPr="00C42449">
        <w:rPr>
          <w:rFonts w:cstheme="minorHAnsi"/>
          <w:color w:val="auto"/>
          <w:lang w:val="fr-FR"/>
        </w:rPr>
        <w:t>s</w:t>
      </w:r>
      <w:r w:rsidRPr="00C42449">
        <w:rPr>
          <w:rFonts w:cstheme="minorHAnsi"/>
          <w:color w:val="auto"/>
          <w:lang w:val="fr-FR"/>
        </w:rPr>
        <w:t xml:space="preserve">. La perte de production </w:t>
      </w:r>
      <w:r w:rsidR="00942414" w:rsidRPr="00C42449">
        <w:rPr>
          <w:rFonts w:cstheme="minorHAnsi"/>
          <w:color w:val="auto"/>
          <w:lang w:val="fr-FR"/>
        </w:rPr>
        <w:t>a été</w:t>
      </w:r>
      <w:r w:rsidRPr="00C42449">
        <w:rPr>
          <w:rFonts w:cstheme="minorHAnsi"/>
          <w:color w:val="auto"/>
          <w:lang w:val="fr-FR"/>
        </w:rPr>
        <w:t xml:space="preserve"> estimé</w:t>
      </w:r>
      <w:r w:rsidR="00942414" w:rsidRPr="00C42449">
        <w:rPr>
          <w:rFonts w:cstheme="minorHAnsi"/>
          <w:color w:val="auto"/>
          <w:lang w:val="fr-FR"/>
        </w:rPr>
        <w:t>e</w:t>
      </w:r>
      <w:r w:rsidRPr="00C42449">
        <w:rPr>
          <w:rFonts w:cstheme="minorHAnsi"/>
          <w:color w:val="auto"/>
          <w:lang w:val="fr-FR"/>
        </w:rPr>
        <w:t xml:space="preserve"> à 31,4 millions de dollars</w:t>
      </w:r>
      <w:r w:rsidR="00942414" w:rsidRPr="00C42449">
        <w:rPr>
          <w:rFonts w:cstheme="minorHAnsi"/>
          <w:color w:val="auto"/>
          <w:lang w:val="fr-FR"/>
        </w:rPr>
        <w:t xml:space="preserve"> US</w:t>
      </w:r>
      <w:r w:rsidRPr="00C42449">
        <w:rPr>
          <w:rFonts w:cstheme="minorHAnsi"/>
          <w:color w:val="auto"/>
          <w:lang w:val="fr-FR"/>
        </w:rPr>
        <w:t>, affectant directement près de 40 000 ménages ou 270 000 personnes (soit 11 à 14 % de la population de ces régions) [3</w:t>
      </w:r>
      <w:r w:rsidR="00D6249B">
        <w:rPr>
          <w:rFonts w:cstheme="minorHAnsi"/>
          <w:color w:val="auto"/>
          <w:lang w:val="fr-FR"/>
        </w:rPr>
        <w:t>5</w:t>
      </w:r>
      <w:r w:rsidRPr="00C42449">
        <w:rPr>
          <w:rFonts w:cstheme="minorHAnsi"/>
          <w:color w:val="auto"/>
          <w:lang w:val="fr-FR"/>
        </w:rPr>
        <w:t xml:space="preserve">]. Les activités d'évaluation ultérieures ont mis en évidence un manque d'expertise et des contraintes logistiques </w:t>
      </w:r>
      <w:r w:rsidR="00F403B2" w:rsidRPr="00C42449">
        <w:rPr>
          <w:rFonts w:cstheme="minorHAnsi"/>
          <w:color w:val="auto"/>
          <w:lang w:val="fr-FR"/>
        </w:rPr>
        <w:t>des services nationaux de la protection des végétaux</w:t>
      </w:r>
      <w:r w:rsidRPr="00C42449">
        <w:rPr>
          <w:rFonts w:cstheme="minorHAnsi"/>
          <w:color w:val="auto"/>
          <w:lang w:val="fr-FR"/>
        </w:rPr>
        <w:t xml:space="preserve">, </w:t>
      </w:r>
      <w:r w:rsidR="00F403B2" w:rsidRPr="00C42449">
        <w:rPr>
          <w:rFonts w:cstheme="minorHAnsi"/>
          <w:color w:val="auto"/>
          <w:lang w:val="fr-FR"/>
        </w:rPr>
        <w:t>ce qui constitue</w:t>
      </w:r>
      <w:r w:rsidRPr="00C42449">
        <w:rPr>
          <w:rFonts w:cstheme="minorHAnsi"/>
          <w:color w:val="auto"/>
          <w:lang w:val="fr-FR"/>
        </w:rPr>
        <w:t xml:space="preserve"> donc un levier </w:t>
      </w:r>
      <w:r w:rsidR="00F403B2" w:rsidRPr="00C42449">
        <w:rPr>
          <w:rFonts w:cstheme="minorHAnsi"/>
          <w:color w:val="auto"/>
          <w:lang w:val="fr-FR"/>
        </w:rPr>
        <w:t xml:space="preserve">d’action </w:t>
      </w:r>
      <w:r w:rsidRPr="00C42449">
        <w:rPr>
          <w:rFonts w:cstheme="minorHAnsi"/>
          <w:color w:val="auto"/>
          <w:lang w:val="fr-FR"/>
        </w:rPr>
        <w:t xml:space="preserve">pour </w:t>
      </w:r>
      <w:r w:rsidR="00F403B2" w:rsidRPr="00C42449">
        <w:rPr>
          <w:rFonts w:cstheme="minorHAnsi"/>
          <w:color w:val="auto"/>
          <w:lang w:val="fr-FR"/>
        </w:rPr>
        <w:t>de</w:t>
      </w:r>
      <w:r w:rsidRPr="00C42449">
        <w:rPr>
          <w:rFonts w:cstheme="minorHAnsi"/>
          <w:color w:val="auto"/>
          <w:lang w:val="fr-FR"/>
        </w:rPr>
        <w:t xml:space="preserve"> futures interventions ciblées. Au Sénégal et en Mauritanie, les </w:t>
      </w:r>
      <w:r w:rsidR="00F403B2" w:rsidRPr="00C42449">
        <w:rPr>
          <w:rFonts w:cstheme="minorHAnsi"/>
          <w:color w:val="auto"/>
          <w:lang w:val="fr-FR"/>
        </w:rPr>
        <w:t xml:space="preserve">agents de la protection des végétaux </w:t>
      </w:r>
      <w:r w:rsidRPr="00C42449">
        <w:rPr>
          <w:rFonts w:cstheme="minorHAnsi"/>
          <w:color w:val="auto"/>
          <w:lang w:val="fr-FR"/>
        </w:rPr>
        <w:t xml:space="preserve">ont récemment </w:t>
      </w:r>
      <w:r w:rsidR="00F403B2" w:rsidRPr="00C42449">
        <w:rPr>
          <w:rFonts w:cstheme="minorHAnsi"/>
          <w:color w:val="auto"/>
          <w:lang w:val="fr-FR"/>
        </w:rPr>
        <w:t xml:space="preserve">tenté </w:t>
      </w:r>
      <w:r w:rsidRPr="00C42449">
        <w:rPr>
          <w:rFonts w:cstheme="minorHAnsi"/>
          <w:color w:val="auto"/>
          <w:lang w:val="fr-FR"/>
        </w:rPr>
        <w:t xml:space="preserve">de sensibiliser les agriculteurs pour les </w:t>
      </w:r>
      <w:r w:rsidR="00F403B2" w:rsidRPr="00C42449">
        <w:rPr>
          <w:rFonts w:cstheme="minorHAnsi"/>
          <w:color w:val="auto"/>
          <w:lang w:val="fr-FR"/>
        </w:rPr>
        <w:t xml:space="preserve">inciter </w:t>
      </w:r>
      <w:r w:rsidRPr="00C42449">
        <w:rPr>
          <w:rFonts w:cstheme="minorHAnsi"/>
          <w:color w:val="auto"/>
          <w:lang w:val="fr-FR"/>
        </w:rPr>
        <w:t>à prendre des mesures préventives contre les rongeurs dans leurs champs, mais il est probablement nécessaire que les actions soient mieux planifiées et coordonnées, basées sur des incitations et accompagnées d'évaluations de suivi de leur efficacité. Récemment, une stratégie de gestion intégrée des rongeurs a été formulée en Mauritanie [3</w:t>
      </w:r>
      <w:r w:rsidR="00D6249B">
        <w:rPr>
          <w:rFonts w:cstheme="minorHAnsi"/>
          <w:color w:val="auto"/>
          <w:lang w:val="fr-FR"/>
        </w:rPr>
        <w:t>6</w:t>
      </w:r>
      <w:r w:rsidRPr="00C42449">
        <w:rPr>
          <w:rFonts w:cstheme="minorHAnsi"/>
          <w:color w:val="auto"/>
          <w:lang w:val="fr-FR"/>
        </w:rPr>
        <w:t>]. Par conséquent, la FAO a soutenu deux projets d'intervention en Mauritanie et au Sénégal pour sensibiliser aux dangers de l'utilisation de rodenticides synthétiques pour le contrôle des rongeurs et à l</w:t>
      </w:r>
      <w:r w:rsidR="00F403B2" w:rsidRPr="00C42449">
        <w:rPr>
          <w:rFonts w:cstheme="minorHAnsi"/>
          <w:color w:val="auto"/>
          <w:lang w:val="fr-FR"/>
        </w:rPr>
        <w:t xml:space="preserve">’existence </w:t>
      </w:r>
      <w:r w:rsidRPr="00C42449">
        <w:rPr>
          <w:rFonts w:cstheme="minorHAnsi"/>
          <w:color w:val="auto"/>
          <w:lang w:val="fr-FR"/>
        </w:rPr>
        <w:t xml:space="preserve">de stratégies alternatives de gestion intégrée basées sur la connaissance de la dynamique des populations de rongeurs dans l'espace et le temps. Un exemple d'actions mises en œuvre en 2022 en Mauritanie </w:t>
      </w:r>
      <w:r w:rsidR="00F403B2" w:rsidRPr="00C42449">
        <w:rPr>
          <w:rFonts w:cstheme="minorHAnsi"/>
          <w:color w:val="auto"/>
          <w:lang w:val="fr-FR"/>
        </w:rPr>
        <w:t>a concerné</w:t>
      </w:r>
      <w:r w:rsidRPr="00C42449">
        <w:rPr>
          <w:rFonts w:cstheme="minorHAnsi"/>
          <w:color w:val="auto"/>
          <w:lang w:val="fr-FR"/>
        </w:rPr>
        <w:t xml:space="preserve"> des méthodes de gestion mécaniques/physiques telles que le nettoyage </w:t>
      </w:r>
      <w:r w:rsidR="00F403B2" w:rsidRPr="00C42449">
        <w:rPr>
          <w:rFonts w:cstheme="minorHAnsi"/>
          <w:color w:val="auto"/>
          <w:lang w:val="fr-FR"/>
        </w:rPr>
        <w:t xml:space="preserve">des zones refuges utilisées par les </w:t>
      </w:r>
      <w:r w:rsidRPr="00C42449">
        <w:rPr>
          <w:rFonts w:cstheme="minorHAnsi"/>
          <w:color w:val="auto"/>
          <w:lang w:val="fr-FR"/>
        </w:rPr>
        <w:t xml:space="preserve">rongeurs </w:t>
      </w:r>
      <w:r w:rsidR="00F403B2" w:rsidRPr="00C42449">
        <w:rPr>
          <w:rFonts w:cstheme="minorHAnsi"/>
          <w:color w:val="auto"/>
          <w:lang w:val="fr-FR"/>
        </w:rPr>
        <w:t xml:space="preserve">sur les </w:t>
      </w:r>
      <w:r w:rsidRPr="00C42449">
        <w:rPr>
          <w:rFonts w:cstheme="minorHAnsi"/>
          <w:color w:val="auto"/>
          <w:lang w:val="fr-FR"/>
        </w:rPr>
        <w:t xml:space="preserve">digues des rizières, l'installation de </w:t>
      </w:r>
      <w:r w:rsidR="00F403B2" w:rsidRPr="00C42449">
        <w:rPr>
          <w:rFonts w:cstheme="minorHAnsi"/>
          <w:color w:val="auto"/>
          <w:lang w:val="fr-FR"/>
        </w:rPr>
        <w:t xml:space="preserve">filets </w:t>
      </w:r>
      <w:r w:rsidR="00B37C7E" w:rsidRPr="00C42449">
        <w:rPr>
          <w:rFonts w:cstheme="minorHAnsi"/>
          <w:color w:val="auto"/>
          <w:lang w:val="fr-FR"/>
        </w:rPr>
        <w:t xml:space="preserve">de </w:t>
      </w:r>
      <w:r w:rsidRPr="00C42449">
        <w:rPr>
          <w:rFonts w:cstheme="minorHAnsi"/>
          <w:color w:val="auto"/>
          <w:lang w:val="fr-FR"/>
        </w:rPr>
        <w:t xml:space="preserve">moustiquaires sur les digues au-dessus des terriers des rongeurs, </w:t>
      </w:r>
      <w:r w:rsidR="00B37C7E" w:rsidRPr="00C42449">
        <w:rPr>
          <w:rFonts w:cstheme="minorHAnsi"/>
          <w:color w:val="auto"/>
          <w:lang w:val="fr-FR"/>
        </w:rPr>
        <w:t xml:space="preserve">la battue des rongeurs piégés dans ces filets </w:t>
      </w:r>
      <w:r w:rsidRPr="00C42449">
        <w:rPr>
          <w:rFonts w:cstheme="minorHAnsi"/>
          <w:color w:val="auto"/>
          <w:lang w:val="fr-FR"/>
        </w:rPr>
        <w:t>pendant l'inondation des terriers</w:t>
      </w:r>
      <w:r w:rsidR="00B37C7E" w:rsidRPr="00C42449">
        <w:rPr>
          <w:rFonts w:cstheme="minorHAnsi"/>
          <w:color w:val="auto"/>
          <w:lang w:val="fr-FR"/>
        </w:rPr>
        <w:t> ;</w:t>
      </w:r>
      <w:r w:rsidRPr="00C42449">
        <w:rPr>
          <w:rFonts w:cstheme="minorHAnsi"/>
          <w:color w:val="auto"/>
          <w:lang w:val="fr-FR"/>
        </w:rPr>
        <w:t xml:space="preserve"> et l'utilisation de </w:t>
      </w:r>
      <w:r w:rsidR="00B37C7E" w:rsidRPr="00C42449">
        <w:rPr>
          <w:rFonts w:cstheme="minorHAnsi"/>
          <w:color w:val="auto"/>
          <w:lang w:val="fr-FR"/>
        </w:rPr>
        <w:t xml:space="preserve">pièges-trous </w:t>
      </w:r>
      <w:r w:rsidRPr="00C42449">
        <w:rPr>
          <w:rFonts w:cstheme="minorHAnsi"/>
          <w:color w:val="auto"/>
          <w:lang w:val="fr-FR"/>
        </w:rPr>
        <w:t xml:space="preserve">(Figure 4). Ces actions ont été combinées à de fortes incitations de la part des autorités nationales et régionales où l'attribution d'intrants (par exemple, des engrais) était conditionnée à la participation des agriculteurs aux activités de gestion, et où des amendes étaient éventuellement envisagées en cas de refus de </w:t>
      </w:r>
      <w:r w:rsidR="00B37C7E" w:rsidRPr="00C42449">
        <w:rPr>
          <w:rFonts w:cstheme="minorHAnsi"/>
          <w:color w:val="auto"/>
          <w:lang w:val="fr-FR"/>
        </w:rPr>
        <w:t>participer</w:t>
      </w:r>
      <w:r w:rsidRPr="00C42449">
        <w:rPr>
          <w:rFonts w:cstheme="minorHAnsi"/>
          <w:color w:val="auto"/>
          <w:lang w:val="fr-FR"/>
        </w:rPr>
        <w:t>. Au Mali, le Laboratoire de Rod</w:t>
      </w:r>
      <w:r w:rsidR="00B37C7E" w:rsidRPr="00C42449">
        <w:rPr>
          <w:rFonts w:cstheme="minorHAnsi"/>
          <w:color w:val="auto"/>
          <w:lang w:val="fr-FR"/>
        </w:rPr>
        <w:t>o</w:t>
      </w:r>
      <w:r w:rsidRPr="00C42449">
        <w:rPr>
          <w:rFonts w:cstheme="minorHAnsi"/>
          <w:color w:val="auto"/>
          <w:lang w:val="fr-FR"/>
        </w:rPr>
        <w:t>ntologie de l'Institut d'Economie Rurale a également pour objectif de mener des activités de recherche opérationnelle en milieu urbain et rural en lien avec les politiques publiques. Il s'agit d'évaluer l'impact de quatre méthodes de gestion des rongeurs sur les rendements agricoles (lutte chimique optimisée, séances de piégeage associées à des actions collectives mises en œuvre par les agriculteurs avant le pic annuel d'abondance des rongeurs, utilisation de l'effet répulsif d</w:t>
      </w:r>
      <w:r w:rsidR="00B37C7E" w:rsidRPr="00C42449">
        <w:rPr>
          <w:rFonts w:cstheme="minorHAnsi"/>
          <w:color w:val="auto"/>
          <w:lang w:val="fr-FR"/>
        </w:rPr>
        <w:t>’</w:t>
      </w:r>
      <w:r w:rsidRPr="00C42449">
        <w:rPr>
          <w:rFonts w:cstheme="minorHAnsi"/>
          <w:color w:val="auto"/>
          <w:lang w:val="fr-FR"/>
        </w:rPr>
        <w:t>odeurs de prédateurs, test de l'efficacité d'une plante locale identifiée comme potentiellement toxique pour les rongeurs grâce aux connaissances des agriculteurs).</w:t>
      </w:r>
    </w:p>
    <w:p w14:paraId="7FA8B9E1" w14:textId="36A9A588" w:rsidR="00E63153" w:rsidRPr="00DD7C7E" w:rsidRDefault="00E63153" w:rsidP="0021539A">
      <w:pPr>
        <w:adjustRightInd w:val="0"/>
        <w:snapToGrid w:val="0"/>
        <w:spacing w:line="228" w:lineRule="auto"/>
        <w:ind w:left="2608" w:firstLine="425"/>
        <w:rPr>
          <w:rFonts w:cstheme="minorHAnsi"/>
          <w:color w:val="auto"/>
          <w:lang w:val="fr-FR"/>
        </w:rPr>
      </w:pPr>
    </w:p>
    <w:p w14:paraId="4E1B6592" w14:textId="535E2ACC" w:rsidR="00D0261C" w:rsidRPr="00C42449" w:rsidRDefault="00C46AD9" w:rsidP="002372CD">
      <w:pPr>
        <w:adjustRightInd w:val="0"/>
        <w:snapToGrid w:val="0"/>
        <w:spacing w:before="240" w:after="120" w:line="228" w:lineRule="auto"/>
        <w:ind w:left="2552" w:firstLine="85"/>
        <w:rPr>
          <w:rFonts w:cstheme="minorHAnsi"/>
          <w:color w:val="auto"/>
        </w:rPr>
      </w:pPr>
      <w:r w:rsidRPr="00C42449">
        <w:rPr>
          <w:rFonts w:cstheme="minorHAnsi"/>
          <w:color w:val="auto"/>
          <w:lang w:val="fr-FR" w:eastAsia="fr-FR"/>
        </w:rPr>
        <w:lastRenderedPageBreak/>
        <mc:AlternateContent>
          <mc:Choice Requires="wpg">
            <w:drawing>
              <wp:anchor distT="0" distB="0" distL="114300" distR="114300" simplePos="0" relativeHeight="251664384" behindDoc="0" locked="0" layoutInCell="1" allowOverlap="1" wp14:anchorId="5E9CC6D3" wp14:editId="1B586663">
                <wp:simplePos x="0" y="0"/>
                <wp:positionH relativeFrom="column">
                  <wp:posOffset>21265</wp:posOffset>
                </wp:positionH>
                <wp:positionV relativeFrom="paragraph">
                  <wp:posOffset>-108954</wp:posOffset>
                </wp:positionV>
                <wp:extent cx="4566388" cy="3253120"/>
                <wp:effectExtent l="0" t="0" r="0" b="4445"/>
                <wp:wrapNone/>
                <wp:docPr id="16" name="Groupe 16"/>
                <wp:cNvGraphicFramePr/>
                <a:graphic xmlns:a="http://schemas.openxmlformats.org/drawingml/2006/main">
                  <a:graphicData uri="http://schemas.microsoft.com/office/word/2010/wordprocessingGroup">
                    <wpg:wgp>
                      <wpg:cNvGrpSpPr/>
                      <wpg:grpSpPr>
                        <a:xfrm>
                          <a:off x="0" y="0"/>
                          <a:ext cx="4566388" cy="3253120"/>
                          <a:chOff x="0" y="0"/>
                          <a:chExt cx="4566388" cy="3253120"/>
                        </a:xfrm>
                      </wpg:grpSpPr>
                      <wps:wsp>
                        <wps:cNvPr id="4" name="Zone de texte 4"/>
                        <wps:cNvSpPr txBox="1"/>
                        <wps:spPr>
                          <a:xfrm>
                            <a:off x="116958" y="0"/>
                            <a:ext cx="2120900" cy="1466850"/>
                          </a:xfrm>
                          <a:prstGeom prst="rect">
                            <a:avLst/>
                          </a:prstGeom>
                          <a:noFill/>
                          <a:ln>
                            <a:noFill/>
                          </a:ln>
                        </wps:spPr>
                        <wps:txbx>
                          <w:txbxContent>
                            <w:p w14:paraId="5194BEE7" w14:textId="31A5DA9D"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Zone de texte 5"/>
                        <wps:cNvSpPr txBox="1"/>
                        <wps:spPr>
                          <a:xfrm>
                            <a:off x="1733107" y="10632"/>
                            <a:ext cx="2120900" cy="1466850"/>
                          </a:xfrm>
                          <a:prstGeom prst="rect">
                            <a:avLst/>
                          </a:prstGeom>
                          <a:noFill/>
                          <a:ln>
                            <a:noFill/>
                          </a:ln>
                        </wps:spPr>
                        <wps:txbx>
                          <w:txbxContent>
                            <w:p w14:paraId="423FC0EC" w14:textId="1E98D843"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p w14:paraId="69771110" w14:textId="77777777" w:rsidR="00612FC3" w:rsidRDefault="00612FC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Zone de texte 6"/>
                        <wps:cNvSpPr txBox="1"/>
                        <wps:spPr>
                          <a:xfrm>
                            <a:off x="0" y="1786270"/>
                            <a:ext cx="2120900" cy="1466850"/>
                          </a:xfrm>
                          <a:prstGeom prst="rect">
                            <a:avLst/>
                          </a:prstGeom>
                          <a:noFill/>
                          <a:ln>
                            <a:noFill/>
                          </a:ln>
                        </wps:spPr>
                        <wps:txbx>
                          <w:txbxContent>
                            <w:p w14:paraId="10667D6E" w14:textId="51E9A431"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Zone de texte 12"/>
                        <wps:cNvSpPr txBox="1"/>
                        <wps:spPr>
                          <a:xfrm>
                            <a:off x="2445488" y="1786270"/>
                            <a:ext cx="2120900" cy="1466850"/>
                          </a:xfrm>
                          <a:prstGeom prst="rect">
                            <a:avLst/>
                          </a:prstGeom>
                          <a:noFill/>
                          <a:ln>
                            <a:noFill/>
                          </a:ln>
                        </wps:spPr>
                        <wps:txbx>
                          <w:txbxContent>
                            <w:p w14:paraId="651897F8" w14:textId="32739692"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E9CC6D3" id="Groupe 16" o:spid="_x0000_s1029" style="position:absolute;left:0;text-align:left;margin-left:1.65pt;margin-top:-8.6pt;width:359.55pt;height:256.15pt;z-index:251664384" coordsize="45663,325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">
                <v:shape id="Zone de texte 4" o:spid="_x0000_s1030" type="#_x0000_t202" style="position:absolute;left:1169;width:21209;height:1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194BEE7" w14:textId="31A5DA9D"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v:shape>
                <v:shape id="Zone de texte 5" o:spid="_x0000_s1031" type="#_x0000_t202" style="position:absolute;left:17331;top:106;width:21209;height:1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423FC0EC" w14:textId="1E98D843"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p w14:paraId="69771110" w14:textId="77777777" w:rsidR="00612FC3" w:rsidRDefault="00612FC3"/>
                    </w:txbxContent>
                  </v:textbox>
                </v:shape>
                <v:shape id="Zone de texte 6" o:spid="_x0000_s1032" type="#_x0000_t202" style="position:absolute;top:17862;width:21209;height:14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10667D6E" w14:textId="51E9A431"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v:shape>
                <v:shape id="Zone de texte 12" o:spid="_x0000_s1033" type="#_x0000_t202" style="position:absolute;left:24454;top:17862;width:21209;height:14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651897F8" w14:textId="32739692" w:rsidR="00612FC3" w:rsidRPr="00831726" w:rsidRDefault="00612FC3" w:rsidP="00831726">
                        <w:pPr>
                          <w:pStyle w:val="MDPI51figurecaption"/>
                          <w:jc w:val="left"/>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31726">
                          <w:rPr>
                            <w:rFonts w:ascii="Corbel" w:hAnsi="Corbel" w:cstheme="minorHAnsi"/>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w:t>
                        </w:r>
                      </w:p>
                    </w:txbxContent>
                  </v:textbox>
                </v:shape>
              </v:group>
            </w:pict>
          </mc:Fallback>
        </mc:AlternateContent>
      </w:r>
      <w:r w:rsidR="00E63153" w:rsidRPr="00C42449">
        <w:rPr>
          <w:rFonts w:cstheme="minorHAnsi"/>
          <w:color w:val="auto"/>
          <w:lang w:val="fr-FR" w:eastAsia="fr-FR"/>
        </w:rPr>
        <w:drawing>
          <wp:inline distT="0" distB="0" distL="0" distR="0" wp14:anchorId="40EE78E9" wp14:editId="3F633CDF">
            <wp:extent cx="4925028" cy="3223393"/>
            <wp:effectExtent l="0" t="0" r="9525" b="0"/>
            <wp:docPr id="10" name="Image 10" descr="C:\Users\Ambroise\Documents\EBRM\ERS\Soumission_01-06-2022\Dalecky et al_ERS_Part2_Fi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mbroise\Documents\EBRM\ERS\Soumission_01-06-2022\Dalecky et al_ERS_Part2_Fig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5028" cy="3223393"/>
                    </a:xfrm>
                    <a:prstGeom prst="rect">
                      <a:avLst/>
                    </a:prstGeom>
                    <a:noFill/>
                    <a:ln>
                      <a:noFill/>
                    </a:ln>
                  </pic:spPr>
                </pic:pic>
              </a:graphicData>
            </a:graphic>
          </wp:inline>
        </w:drawing>
      </w:r>
    </w:p>
    <w:p w14:paraId="019A4F50" w14:textId="692BFC61" w:rsidR="00D0261C" w:rsidRPr="00C42449" w:rsidRDefault="00D0261C" w:rsidP="00D0261C">
      <w:pPr>
        <w:pStyle w:val="MDPI51figurecaption"/>
        <w:rPr>
          <w:color w:val="auto"/>
          <w:lang w:val="fr-FR"/>
        </w:rPr>
      </w:pPr>
      <w:r w:rsidRPr="00DD7C7E">
        <w:rPr>
          <w:b/>
          <w:color w:val="auto"/>
          <w:lang w:val="fr-FR"/>
        </w:rPr>
        <w:t xml:space="preserve">Figure 4. </w:t>
      </w:r>
      <w:r w:rsidR="00ED2BCA" w:rsidRPr="00C42449">
        <w:rPr>
          <w:color w:val="auto"/>
          <w:lang w:val="fr-FR"/>
        </w:rPr>
        <w:t xml:space="preserve">Actions de sensibilisation et de contrôle </w:t>
      </w:r>
      <w:r w:rsidR="00B37C7E" w:rsidRPr="00C42449">
        <w:rPr>
          <w:color w:val="auto"/>
          <w:lang w:val="fr-FR"/>
        </w:rPr>
        <w:t xml:space="preserve">mécanique </w:t>
      </w:r>
      <w:r w:rsidR="00ED2BCA" w:rsidRPr="00C42449">
        <w:rPr>
          <w:color w:val="auto"/>
          <w:lang w:val="fr-FR"/>
        </w:rPr>
        <w:t>des rongeurs en Mauritanie réalisées en 2022</w:t>
      </w:r>
      <w:r w:rsidR="00B37C7E" w:rsidRPr="00C42449">
        <w:rPr>
          <w:color w:val="auto"/>
          <w:lang w:val="fr-FR"/>
        </w:rPr>
        <w:t> :</w:t>
      </w:r>
      <w:r w:rsidR="00ED2BCA" w:rsidRPr="00C42449">
        <w:rPr>
          <w:color w:val="auto"/>
          <w:lang w:val="fr-FR"/>
        </w:rPr>
        <w:t xml:space="preserve"> </w:t>
      </w:r>
      <w:r w:rsidR="00B37C7E" w:rsidRPr="00C42449">
        <w:rPr>
          <w:b/>
          <w:color w:val="auto"/>
          <w:lang w:val="fr-FR"/>
        </w:rPr>
        <w:t>A,</w:t>
      </w:r>
      <w:r w:rsidR="00B37C7E" w:rsidRPr="00C42449">
        <w:rPr>
          <w:color w:val="auto"/>
          <w:lang w:val="fr-FR"/>
        </w:rPr>
        <w:t xml:space="preserve"> nettoyage et </w:t>
      </w:r>
      <w:r w:rsidR="00ED2BCA" w:rsidRPr="00C42449">
        <w:rPr>
          <w:color w:val="auto"/>
          <w:lang w:val="fr-FR"/>
        </w:rPr>
        <w:t>défrichage des digues</w:t>
      </w:r>
      <w:r w:rsidR="00B37C7E" w:rsidRPr="00C42449">
        <w:rPr>
          <w:color w:val="auto"/>
          <w:lang w:val="fr-FR"/>
        </w:rPr>
        <w:t xml:space="preserve"> ; </w:t>
      </w:r>
      <w:r w:rsidR="00B37C7E" w:rsidRPr="00C42449">
        <w:rPr>
          <w:b/>
          <w:color w:val="auto"/>
          <w:lang w:val="fr-FR"/>
        </w:rPr>
        <w:t>B</w:t>
      </w:r>
      <w:r w:rsidR="00ED2BCA" w:rsidRPr="00C42449">
        <w:rPr>
          <w:b/>
          <w:color w:val="auto"/>
          <w:lang w:val="fr-FR"/>
        </w:rPr>
        <w:t>,</w:t>
      </w:r>
      <w:r w:rsidR="00ED2BCA" w:rsidRPr="00C42449">
        <w:rPr>
          <w:color w:val="auto"/>
          <w:lang w:val="fr-FR"/>
        </w:rPr>
        <w:t xml:space="preserve"> pose de filets en moustiquaire</w:t>
      </w:r>
      <w:r w:rsidR="00B37C7E" w:rsidRPr="00C42449">
        <w:rPr>
          <w:color w:val="auto"/>
          <w:lang w:val="fr-FR"/>
        </w:rPr>
        <w:t xml:space="preserve"> recouvrant les terriers de rongeurs sur les digues ; </w:t>
      </w:r>
      <w:r w:rsidR="00B37C7E" w:rsidRPr="00C42449">
        <w:rPr>
          <w:b/>
          <w:color w:val="auto"/>
          <w:lang w:val="fr-FR"/>
        </w:rPr>
        <w:t>C</w:t>
      </w:r>
      <w:r w:rsidR="00ED2BCA" w:rsidRPr="00C42449">
        <w:rPr>
          <w:b/>
          <w:color w:val="auto"/>
          <w:lang w:val="fr-FR"/>
        </w:rPr>
        <w:t>,</w:t>
      </w:r>
      <w:r w:rsidR="00ED2BCA" w:rsidRPr="00C42449">
        <w:rPr>
          <w:color w:val="auto"/>
          <w:lang w:val="fr-FR"/>
        </w:rPr>
        <w:t xml:space="preserve"> inondation des terriers avec de l’eau</w:t>
      </w:r>
      <w:r w:rsidR="00B37C7E" w:rsidRPr="00C42449">
        <w:rPr>
          <w:color w:val="auto"/>
          <w:lang w:val="fr-FR"/>
        </w:rPr>
        <w:t xml:space="preserve"> et mise à mort mécanique des rongeurs piégés dans les filets ;</w:t>
      </w:r>
      <w:r w:rsidR="00ED2BCA" w:rsidRPr="00C42449">
        <w:rPr>
          <w:color w:val="auto"/>
          <w:lang w:val="fr-FR"/>
        </w:rPr>
        <w:t xml:space="preserve"> </w:t>
      </w:r>
      <w:r w:rsidR="00B37C7E" w:rsidRPr="00C42449">
        <w:rPr>
          <w:b/>
          <w:color w:val="auto"/>
          <w:lang w:val="fr-FR"/>
        </w:rPr>
        <w:t>D,</w:t>
      </w:r>
      <w:r w:rsidR="00B37C7E" w:rsidRPr="00C42449">
        <w:rPr>
          <w:color w:val="auto"/>
          <w:lang w:val="fr-FR"/>
        </w:rPr>
        <w:t xml:space="preserve"> résultats d’une session de contrôle mécanique</w:t>
      </w:r>
      <w:r w:rsidR="00ED2BCA" w:rsidRPr="00C42449">
        <w:rPr>
          <w:color w:val="auto"/>
          <w:lang w:val="fr-FR"/>
        </w:rPr>
        <w:t>.</w:t>
      </w:r>
    </w:p>
    <w:p w14:paraId="3209554B" w14:textId="4F257994" w:rsidR="00E910A5" w:rsidRPr="00C42449" w:rsidRDefault="00E910A5" w:rsidP="00343129">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D'autres méthodes innovantes qui ont été développées en Asie du Sud-Est et testées à petite échelle en Afrique de l'Est, peuvent avoir un avenir prometteur en Afrique de l'Ouest. Par exemple, le système communautaire de barrière-piège (cTBS) est une méthode de gestion des rongeurs dans les champs qui peut être utilisée par les communautés de riziculteurs. Elle consiste à mettre en place une "culture-piège" rectangulaire trois semaines avant la plantation du reste des champs </w:t>
      </w:r>
      <w:r w:rsidR="00343129" w:rsidRPr="00C42449">
        <w:rPr>
          <w:rFonts w:cstheme="minorHAnsi"/>
          <w:color w:val="auto"/>
          <w:lang w:val="fr-FR"/>
        </w:rPr>
        <w:t xml:space="preserve">d’un périmètre irrigue </w:t>
      </w:r>
      <w:r w:rsidRPr="00C42449">
        <w:rPr>
          <w:rFonts w:cstheme="minorHAnsi"/>
          <w:color w:val="auto"/>
          <w:lang w:val="fr-FR"/>
        </w:rPr>
        <w:t xml:space="preserve">afin d'attirer les rongeurs des zones environnantes. Cette "culture-piège" est clôturée avec une bâche en plastique qui présente de multiples trous par lesquels les rongeurs peuvent passer, et les rongeurs sont piégés à l'aide de pièges à capture multiple </w:t>
      </w:r>
      <w:r w:rsidR="00343129" w:rsidRPr="00C42449">
        <w:rPr>
          <w:rFonts w:cstheme="minorHAnsi"/>
          <w:color w:val="auto"/>
          <w:lang w:val="fr-FR"/>
        </w:rPr>
        <w:t>inserrés au niveau de ces</w:t>
      </w:r>
      <w:r w:rsidRPr="00C42449">
        <w:rPr>
          <w:rFonts w:cstheme="minorHAnsi"/>
          <w:color w:val="auto"/>
          <w:lang w:val="fr-FR"/>
        </w:rPr>
        <w:t xml:space="preserve"> trous. L</w:t>
      </w:r>
      <w:r w:rsidR="00343129" w:rsidRPr="00C42449">
        <w:rPr>
          <w:rFonts w:cstheme="minorHAnsi"/>
          <w:color w:val="auto"/>
          <w:lang w:val="fr-FR"/>
        </w:rPr>
        <w:t>a</w:t>
      </w:r>
      <w:r w:rsidRPr="00C42449">
        <w:rPr>
          <w:rFonts w:cstheme="minorHAnsi"/>
          <w:color w:val="auto"/>
          <w:lang w:val="fr-FR"/>
        </w:rPr>
        <w:t xml:space="preserve"> clôture</w:t>
      </w:r>
      <w:r w:rsidR="00343129" w:rsidRPr="00C42449">
        <w:rPr>
          <w:rFonts w:cstheme="minorHAnsi"/>
          <w:color w:val="auto"/>
          <w:lang w:val="fr-FR"/>
        </w:rPr>
        <w:t xml:space="preserve"> en plastique guide</w:t>
      </w:r>
      <w:r w:rsidRPr="00C42449">
        <w:rPr>
          <w:rFonts w:cstheme="minorHAnsi"/>
          <w:color w:val="auto"/>
          <w:lang w:val="fr-FR"/>
        </w:rPr>
        <w:t xml:space="preserve"> les rongeurs vers les trous</w:t>
      </w:r>
      <w:r w:rsidR="00343129" w:rsidRPr="00C42449">
        <w:rPr>
          <w:rFonts w:cstheme="minorHAnsi"/>
          <w:color w:val="auto"/>
          <w:lang w:val="fr-FR"/>
        </w:rPr>
        <w:t>, donc les pièges</w:t>
      </w:r>
      <w:r w:rsidRPr="00C42449">
        <w:rPr>
          <w:rFonts w:cstheme="minorHAnsi"/>
          <w:color w:val="auto"/>
          <w:lang w:val="fr-FR"/>
        </w:rPr>
        <w:t xml:space="preserve">. Des études de terrain dans </w:t>
      </w:r>
      <w:r w:rsidR="00343129" w:rsidRPr="00C42449">
        <w:rPr>
          <w:rFonts w:cstheme="minorHAnsi"/>
          <w:color w:val="auto"/>
          <w:lang w:val="fr-FR"/>
        </w:rPr>
        <w:t>périmètres rizicoles d’</w:t>
      </w:r>
      <w:r w:rsidRPr="00C42449">
        <w:rPr>
          <w:rFonts w:cstheme="minorHAnsi"/>
          <w:color w:val="auto"/>
          <w:lang w:val="fr-FR"/>
        </w:rPr>
        <w:t xml:space="preserve">Asie du Sud-Est ont montré que cette méthode réduit l'abondance des rongeurs sur une </w:t>
      </w:r>
      <w:r w:rsidR="00462FFC" w:rsidRPr="00C42449">
        <w:rPr>
          <w:rFonts w:cstheme="minorHAnsi"/>
          <w:color w:val="auto"/>
          <w:lang w:val="fr-FR"/>
        </w:rPr>
        <w:t>vaste</w:t>
      </w:r>
      <w:r w:rsidRPr="00C42449">
        <w:rPr>
          <w:rFonts w:cstheme="minorHAnsi"/>
          <w:color w:val="auto"/>
          <w:lang w:val="fr-FR"/>
        </w:rPr>
        <w:t xml:space="preserve"> </w:t>
      </w:r>
      <w:r w:rsidR="009B5427" w:rsidRPr="00C42449">
        <w:rPr>
          <w:rFonts w:cstheme="minorHAnsi"/>
          <w:color w:val="auto"/>
          <w:lang w:val="fr-FR"/>
        </w:rPr>
        <w:t>surface</w:t>
      </w:r>
      <w:r w:rsidRPr="00C42449">
        <w:rPr>
          <w:rFonts w:cstheme="minorHAnsi"/>
          <w:color w:val="auto"/>
          <w:lang w:val="fr-FR"/>
        </w:rPr>
        <w:t xml:space="preserve"> entourant la "culture-piège" </w:t>
      </w:r>
      <w:r w:rsidR="00D6249B" w:rsidRPr="00D6249B">
        <w:rPr>
          <w:lang w:val="fr-FR"/>
        </w:rPr>
        <w:t>[37]</w:t>
      </w:r>
      <w:r w:rsidR="00D6249B" w:rsidRPr="00D6249B">
        <w:rPr>
          <w:rFonts w:cstheme="minorHAnsi"/>
          <w:color w:val="auto"/>
          <w:lang w:val="fr-FR"/>
        </w:rPr>
        <w:t xml:space="preserve">, </w:t>
      </w:r>
      <w:r w:rsidR="00D6249B" w:rsidRPr="00D6249B">
        <w:rPr>
          <w:lang w:val="fr-FR"/>
        </w:rPr>
        <w:t>[38]</w:t>
      </w:r>
      <w:r w:rsidRPr="00C42449">
        <w:rPr>
          <w:rFonts w:cstheme="minorHAnsi"/>
          <w:color w:val="auto"/>
          <w:lang w:val="fr-FR"/>
        </w:rPr>
        <w:t>. Il a été démontré en Tanzanie qu'un</w:t>
      </w:r>
      <w:r w:rsidR="00343129" w:rsidRPr="00C42449">
        <w:rPr>
          <w:rFonts w:cstheme="minorHAnsi"/>
          <w:color w:val="auto"/>
          <w:lang w:val="fr-FR"/>
        </w:rPr>
        <w:t>e</w:t>
      </w:r>
      <w:r w:rsidRPr="00C42449">
        <w:rPr>
          <w:rFonts w:cstheme="minorHAnsi"/>
          <w:color w:val="auto"/>
          <w:lang w:val="fr-FR"/>
        </w:rPr>
        <w:t xml:space="preserve"> </w:t>
      </w:r>
      <w:r w:rsidR="00343129" w:rsidRPr="00C42449">
        <w:rPr>
          <w:rFonts w:cstheme="minorHAnsi"/>
          <w:color w:val="auto"/>
          <w:lang w:val="fr-FR"/>
        </w:rPr>
        <w:t xml:space="preserve">seule placette de </w:t>
      </w:r>
      <w:r w:rsidRPr="00C42449">
        <w:rPr>
          <w:rFonts w:cstheme="minorHAnsi"/>
          <w:color w:val="auto"/>
          <w:lang w:val="fr-FR"/>
        </w:rPr>
        <w:t xml:space="preserve">cTBS de 20m x 20m réduit de manière significative l'abondance des rongeurs sur une zone </w:t>
      </w:r>
      <w:r w:rsidR="009B5427" w:rsidRPr="00C42449">
        <w:rPr>
          <w:rFonts w:cstheme="minorHAnsi"/>
          <w:color w:val="auto"/>
          <w:lang w:val="fr-FR"/>
        </w:rPr>
        <w:t>al</w:t>
      </w:r>
      <w:r w:rsidR="00343129" w:rsidRPr="00C42449">
        <w:rPr>
          <w:rFonts w:cstheme="minorHAnsi"/>
          <w:color w:val="auto"/>
          <w:lang w:val="fr-FR"/>
        </w:rPr>
        <w:t xml:space="preserve">entour </w:t>
      </w:r>
      <w:r w:rsidRPr="00C42449">
        <w:rPr>
          <w:rFonts w:cstheme="minorHAnsi"/>
          <w:color w:val="auto"/>
          <w:lang w:val="fr-FR"/>
        </w:rPr>
        <w:t>allant jusqu'à 16 ha de rizières irriguées, entraînant une augmentation du rendement du riz de 41% [</w:t>
      </w:r>
      <w:r w:rsidR="00D6249B" w:rsidRPr="00D6249B">
        <w:rPr>
          <w:lang w:val="fr-FR"/>
        </w:rPr>
        <w:t>39</w:t>
      </w:r>
      <w:r w:rsidRPr="00C42449">
        <w:rPr>
          <w:rFonts w:cstheme="minorHAnsi"/>
          <w:color w:val="auto"/>
          <w:lang w:val="fr-FR"/>
        </w:rPr>
        <w:t>]. Une variante simplifiée du cTBS, appelée LTBS (Linear Trap Barrier System), est actuellement testée en Asie (voir par exemple [3</w:t>
      </w:r>
      <w:r w:rsidR="00D6249B">
        <w:rPr>
          <w:rFonts w:cstheme="minorHAnsi"/>
          <w:color w:val="auto"/>
          <w:lang w:val="fr-FR"/>
        </w:rPr>
        <w:t>8</w:t>
      </w:r>
      <w:r w:rsidRPr="00C42449">
        <w:rPr>
          <w:rFonts w:cstheme="minorHAnsi"/>
          <w:color w:val="auto"/>
          <w:lang w:val="fr-FR"/>
        </w:rPr>
        <w:t>]). Le LTBS est constitué d'un tronçon de clôture en plastique enterré</w:t>
      </w:r>
      <w:r w:rsidR="00462FFC" w:rsidRPr="00C42449">
        <w:rPr>
          <w:rFonts w:cstheme="minorHAnsi"/>
          <w:color w:val="auto"/>
          <w:lang w:val="fr-FR"/>
        </w:rPr>
        <w:t>e</w:t>
      </w:r>
      <w:r w:rsidRPr="00C42449">
        <w:rPr>
          <w:rFonts w:cstheme="minorHAnsi"/>
          <w:color w:val="auto"/>
          <w:lang w:val="fr-FR"/>
        </w:rPr>
        <w:t xml:space="preserve"> </w:t>
      </w:r>
      <w:r w:rsidR="00462FFC" w:rsidRPr="00C42449">
        <w:rPr>
          <w:rFonts w:cstheme="minorHAnsi"/>
          <w:color w:val="auto"/>
          <w:lang w:val="fr-FR"/>
        </w:rPr>
        <w:t>de</w:t>
      </w:r>
      <w:r w:rsidRPr="00C42449">
        <w:rPr>
          <w:rFonts w:cstheme="minorHAnsi"/>
          <w:color w:val="auto"/>
          <w:lang w:val="fr-FR"/>
        </w:rPr>
        <w:t xml:space="preserve"> quelques centimètres et d'une hauteur de 60 à 70 cm au-dessus du sol. Il a une longueur minimale de 100 m et est installé dans les champs à intervalles de 20 m. Le LTBS est installé pour intercepter les mouvements des rongeurs vers ou dans les champs en utilisant le comportement de </w:t>
      </w:r>
      <w:r w:rsidR="00462FFC" w:rsidRPr="00C42449">
        <w:rPr>
          <w:rFonts w:cstheme="minorHAnsi"/>
          <w:color w:val="auto"/>
          <w:lang w:val="fr-FR"/>
        </w:rPr>
        <w:t xml:space="preserve">thigmotactisme </w:t>
      </w:r>
      <w:r w:rsidRPr="00C42449">
        <w:rPr>
          <w:rFonts w:cstheme="minorHAnsi"/>
          <w:color w:val="auto"/>
          <w:lang w:val="fr-FR"/>
        </w:rPr>
        <w:t xml:space="preserve">de certaines espèces de rongeurs (c'est-à-dire en se basant sur leur tendance naturelle à se déplacer le long de barrières physiques) </w:t>
      </w:r>
      <w:r w:rsidR="00D6249B" w:rsidRPr="00D6249B">
        <w:rPr>
          <w:lang w:val="fr-FR"/>
        </w:rPr>
        <w:t>[38]</w:t>
      </w:r>
      <w:r w:rsidRPr="00C42449">
        <w:rPr>
          <w:rFonts w:cstheme="minorHAnsi"/>
          <w:color w:val="auto"/>
          <w:lang w:val="fr-FR"/>
        </w:rPr>
        <w:t xml:space="preserve">. Contrairement au cTBS, le LTBS ne nécessite pas la mise en place de "cultures-pièges" pour attirer les rongeurs. </w:t>
      </w:r>
      <w:r w:rsidR="00462FFC" w:rsidRPr="00C42449">
        <w:rPr>
          <w:rFonts w:cstheme="minorHAnsi"/>
          <w:color w:val="auto"/>
          <w:lang w:val="fr-FR"/>
        </w:rPr>
        <w:t>À</w:t>
      </w:r>
      <w:r w:rsidRPr="00C42449">
        <w:rPr>
          <w:rFonts w:cstheme="minorHAnsi"/>
          <w:color w:val="auto"/>
          <w:lang w:val="fr-FR"/>
        </w:rPr>
        <w:t xml:space="preserve"> notre connaissance, ces méthodes alternatives de gestion des rongeurs n'ont pas été formellement testées en Afrique de l'Ouest et leur impact en termes de production alimentaire, de santé et de risque environnemental mérite d'être quantifié. Il existe également d'autres méthodes prometteuses, comme l'utilisation de sacs hermétiques améliorés pour le stockage des grains (par exemple, les sacs de l'Institut </w:t>
      </w:r>
      <w:r w:rsidR="00462FFC" w:rsidRPr="00C42449">
        <w:rPr>
          <w:rFonts w:cstheme="minorHAnsi"/>
          <w:color w:val="auto"/>
          <w:lang w:val="fr-FR"/>
        </w:rPr>
        <w:t>I</w:t>
      </w:r>
      <w:r w:rsidRPr="00C42449">
        <w:rPr>
          <w:rFonts w:cstheme="minorHAnsi"/>
          <w:color w:val="auto"/>
          <w:lang w:val="fr-FR"/>
        </w:rPr>
        <w:t xml:space="preserve">nternational de </w:t>
      </w:r>
      <w:r w:rsidR="00462FFC" w:rsidRPr="00C42449">
        <w:rPr>
          <w:rFonts w:cstheme="minorHAnsi"/>
          <w:color w:val="auto"/>
          <w:lang w:val="fr-FR"/>
        </w:rPr>
        <w:t>R</w:t>
      </w:r>
      <w:r w:rsidRPr="00C42449">
        <w:rPr>
          <w:rFonts w:cstheme="minorHAnsi"/>
          <w:color w:val="auto"/>
          <w:lang w:val="fr-FR"/>
        </w:rPr>
        <w:t xml:space="preserve">echerche sur le </w:t>
      </w:r>
      <w:r w:rsidR="00462FFC" w:rsidRPr="00C42449">
        <w:rPr>
          <w:rFonts w:cstheme="minorHAnsi"/>
          <w:color w:val="auto"/>
          <w:lang w:val="fr-FR"/>
        </w:rPr>
        <w:t>R</w:t>
      </w:r>
      <w:r w:rsidRPr="00C42449">
        <w:rPr>
          <w:rFonts w:cstheme="minorHAnsi"/>
          <w:color w:val="auto"/>
          <w:lang w:val="fr-FR"/>
        </w:rPr>
        <w:t xml:space="preserve">iz (IRRI), les </w:t>
      </w:r>
      <w:r w:rsidRPr="00C42449">
        <w:rPr>
          <w:rFonts w:cstheme="minorHAnsi"/>
          <w:color w:val="auto"/>
          <w:lang w:val="fr-FR"/>
        </w:rPr>
        <w:lastRenderedPageBreak/>
        <w:t xml:space="preserve">sacs Purdue Improved Crop Storage (PICS)), qui offrent aux communautés agricoles de meilleures possibilités de stockage des </w:t>
      </w:r>
      <w:r w:rsidR="00462FFC" w:rsidRPr="00C42449">
        <w:rPr>
          <w:rFonts w:cstheme="minorHAnsi"/>
          <w:color w:val="auto"/>
          <w:lang w:val="fr-FR"/>
        </w:rPr>
        <w:t>récoltes</w:t>
      </w:r>
      <w:r w:rsidRPr="00C42449">
        <w:rPr>
          <w:rFonts w:cstheme="minorHAnsi"/>
          <w:color w:val="auto"/>
          <w:lang w:val="fr-FR"/>
        </w:rPr>
        <w:t xml:space="preserve"> contre les dégâts causés par les rongeurs</w:t>
      </w:r>
      <w:r w:rsidR="00462FFC" w:rsidRPr="00C42449">
        <w:rPr>
          <w:rFonts w:cstheme="minorHAnsi"/>
          <w:color w:val="auto"/>
          <w:lang w:val="fr-FR"/>
        </w:rPr>
        <w:t xml:space="preserve"> et les insectes</w:t>
      </w:r>
      <w:r w:rsidRPr="00C42449">
        <w:rPr>
          <w:rFonts w:cstheme="minorHAnsi"/>
          <w:color w:val="auto"/>
          <w:lang w:val="fr-FR"/>
        </w:rPr>
        <w:t xml:space="preserve">, limitent </w:t>
      </w:r>
      <w:r w:rsidR="00462FFC" w:rsidRPr="00C42449">
        <w:rPr>
          <w:rFonts w:cstheme="minorHAnsi"/>
          <w:color w:val="auto"/>
          <w:lang w:val="fr-FR"/>
        </w:rPr>
        <w:t xml:space="preserve">les souillures et </w:t>
      </w:r>
      <w:r w:rsidRPr="00C42449">
        <w:rPr>
          <w:rFonts w:cstheme="minorHAnsi"/>
          <w:color w:val="auto"/>
          <w:lang w:val="fr-FR"/>
        </w:rPr>
        <w:t>l</w:t>
      </w:r>
      <w:r w:rsidR="00D6249B">
        <w:rPr>
          <w:rFonts w:cstheme="minorHAnsi"/>
          <w:color w:val="auto"/>
          <w:lang w:val="fr-FR"/>
        </w:rPr>
        <w:t>es</w:t>
      </w:r>
      <w:r w:rsidRPr="00C42449">
        <w:rPr>
          <w:rFonts w:cstheme="minorHAnsi"/>
          <w:color w:val="auto"/>
          <w:lang w:val="fr-FR"/>
        </w:rPr>
        <w:t xml:space="preserve"> détérioration</w:t>
      </w:r>
      <w:r w:rsidR="00D6249B">
        <w:rPr>
          <w:rFonts w:cstheme="minorHAnsi"/>
          <w:color w:val="auto"/>
          <w:lang w:val="fr-FR"/>
        </w:rPr>
        <w:t>s</w:t>
      </w:r>
      <w:r w:rsidR="00462FFC" w:rsidRPr="00C42449">
        <w:rPr>
          <w:rFonts w:cstheme="minorHAnsi"/>
          <w:color w:val="auto"/>
          <w:lang w:val="fr-FR"/>
        </w:rPr>
        <w:t>,</w:t>
      </w:r>
      <w:r w:rsidRPr="00C42449">
        <w:rPr>
          <w:rFonts w:cstheme="minorHAnsi"/>
          <w:color w:val="auto"/>
          <w:lang w:val="fr-FR"/>
        </w:rPr>
        <w:t xml:space="preserve"> et réduisent la contamination par les aflatoxines </w:t>
      </w:r>
      <w:r w:rsidR="00D6249B" w:rsidRPr="00D6249B">
        <w:rPr>
          <w:lang w:val="fr-FR"/>
        </w:rPr>
        <w:t>[40]</w:t>
      </w:r>
      <w:r w:rsidR="00D6249B" w:rsidRPr="00D6249B">
        <w:rPr>
          <w:rFonts w:cstheme="minorHAnsi"/>
          <w:color w:val="auto"/>
          <w:lang w:val="fr-FR"/>
        </w:rPr>
        <w:t xml:space="preserve">, </w:t>
      </w:r>
      <w:r w:rsidR="00D6249B" w:rsidRPr="00D6249B">
        <w:rPr>
          <w:lang w:val="fr-FR"/>
        </w:rPr>
        <w:t>[41]</w:t>
      </w:r>
      <w:r w:rsidR="00D6249B" w:rsidRPr="00D6249B">
        <w:rPr>
          <w:rFonts w:cstheme="minorHAnsi"/>
          <w:color w:val="auto"/>
          <w:lang w:val="fr-FR"/>
        </w:rPr>
        <w:t xml:space="preserve">, </w:t>
      </w:r>
      <w:r w:rsidR="00D6249B" w:rsidRPr="00D6249B">
        <w:rPr>
          <w:lang w:val="fr-FR"/>
        </w:rPr>
        <w:t>[42]</w:t>
      </w:r>
      <w:r w:rsidRPr="00C42449">
        <w:rPr>
          <w:rFonts w:cstheme="minorHAnsi"/>
          <w:color w:val="auto"/>
          <w:lang w:val="fr-FR"/>
        </w:rPr>
        <w:t>.</w:t>
      </w:r>
      <w:r w:rsidR="00462FFC" w:rsidRPr="00C42449">
        <w:rPr>
          <w:rFonts w:cstheme="minorHAnsi"/>
          <w:color w:val="auto"/>
          <w:lang w:val="fr-FR"/>
        </w:rPr>
        <w:t xml:space="preserve"> </w:t>
      </w:r>
    </w:p>
    <w:p w14:paraId="0467A966" w14:textId="061FDDAA" w:rsidR="00E910A5" w:rsidRPr="00C42449" w:rsidRDefault="00E910A5" w:rsidP="00FD752B">
      <w:pPr>
        <w:pStyle w:val="MDPI31text"/>
        <w:rPr>
          <w:rFonts w:cstheme="minorHAnsi"/>
          <w:color w:val="auto"/>
          <w:szCs w:val="20"/>
          <w:lang w:val="fr-FR"/>
        </w:rPr>
      </w:pPr>
      <w:r w:rsidRPr="00C42449">
        <w:rPr>
          <w:rFonts w:cstheme="minorHAnsi"/>
          <w:color w:val="auto"/>
          <w:szCs w:val="20"/>
          <w:lang w:val="fr-FR"/>
        </w:rPr>
        <w:t xml:space="preserve">Il est important de noter que certaines actions de gestion des rongeurs peuvent être efficaces pour diminuer l'abondance des rongeurs et atténuer leurs impacts délétères, mais elles peuvent </w:t>
      </w:r>
      <w:r w:rsidR="00687E59" w:rsidRPr="00C42449">
        <w:rPr>
          <w:rFonts w:cstheme="minorHAnsi"/>
          <w:color w:val="auto"/>
          <w:lang w:val="fr-FR"/>
        </w:rPr>
        <w:t>également être préjudiciables à des aspects socio-économiques cruciaux</w:t>
      </w:r>
      <w:r w:rsidRPr="00C42449">
        <w:rPr>
          <w:rFonts w:cstheme="minorHAnsi"/>
          <w:color w:val="auto"/>
          <w:szCs w:val="20"/>
          <w:lang w:val="fr-FR"/>
        </w:rPr>
        <w:t xml:space="preserve">. </w:t>
      </w:r>
      <w:r w:rsidR="00687E59" w:rsidRPr="00C42449">
        <w:rPr>
          <w:rFonts w:cstheme="minorHAnsi"/>
          <w:color w:val="auto"/>
          <w:szCs w:val="20"/>
          <w:lang w:val="fr-FR"/>
        </w:rPr>
        <w:t>Premièrement</w:t>
      </w:r>
      <w:r w:rsidRPr="00C42449">
        <w:rPr>
          <w:rFonts w:cstheme="minorHAnsi"/>
          <w:color w:val="auto"/>
          <w:szCs w:val="20"/>
          <w:lang w:val="fr-FR"/>
        </w:rPr>
        <w:t xml:space="preserve">, pour que l'auto-appropriation locale soit possible, les coûts directs de la mise en œuvre de l'EBRM doivent être inférieurs aux impacts infligés par les rongeurs et cela doit également être vrai pour la perception qu'ont les agriculteurs de leurs gains et pertes correspondants, et pas seulement de leurs véritables valeurs monétaires. </w:t>
      </w:r>
      <w:r w:rsidR="00687E59" w:rsidRPr="00C42449">
        <w:rPr>
          <w:rFonts w:cstheme="minorHAnsi"/>
          <w:color w:val="auto"/>
          <w:lang w:val="fr-FR"/>
        </w:rPr>
        <w:t>Deuxièmement</w:t>
      </w:r>
      <w:r w:rsidRPr="00C42449">
        <w:rPr>
          <w:rFonts w:cstheme="minorHAnsi"/>
          <w:color w:val="auto"/>
          <w:szCs w:val="20"/>
          <w:lang w:val="fr-FR"/>
        </w:rPr>
        <w:t xml:space="preserve">, le calendrier de la gestion doit être compatible avec le calendrier agricole local afin de faciliter la mobilisation des ressources de travail. En outre, pour plus d'efficacité, les actions de gestion doivent être menées lorsque la population de rongeurs est à faible densité (c'est-à-dire pendant la période de soudure </w:t>
      </w:r>
      <w:r w:rsidR="00687E59" w:rsidRPr="00C42449">
        <w:rPr>
          <w:rFonts w:cstheme="minorHAnsi"/>
          <w:color w:val="auto"/>
          <w:szCs w:val="20"/>
          <w:lang w:val="fr-FR"/>
        </w:rPr>
        <w:t xml:space="preserve">et </w:t>
      </w:r>
      <w:r w:rsidR="00687E59" w:rsidRPr="00C42449">
        <w:rPr>
          <w:rFonts w:cstheme="minorHAnsi"/>
          <w:color w:val="auto"/>
          <w:lang w:val="fr-FR"/>
        </w:rPr>
        <w:t>avant qu'ils ne se multiplient</w:t>
      </w:r>
      <w:r w:rsidRPr="00C42449">
        <w:rPr>
          <w:rFonts w:cstheme="minorHAnsi"/>
          <w:color w:val="auto"/>
          <w:szCs w:val="20"/>
          <w:lang w:val="fr-FR"/>
        </w:rPr>
        <w:t xml:space="preserve">) plutôt que pendant les </w:t>
      </w:r>
      <w:r w:rsidR="00687E59" w:rsidRPr="00C42449">
        <w:rPr>
          <w:rFonts w:cstheme="minorHAnsi"/>
          <w:color w:val="auto"/>
          <w:lang w:val="fr-FR"/>
        </w:rPr>
        <w:t>pullulations</w:t>
      </w:r>
      <w:r w:rsidRPr="00C42449">
        <w:rPr>
          <w:rFonts w:cstheme="minorHAnsi"/>
          <w:color w:val="auto"/>
          <w:szCs w:val="20"/>
          <w:lang w:val="fr-FR"/>
        </w:rPr>
        <w:t xml:space="preserve">, </w:t>
      </w:r>
      <w:r w:rsidR="00687E59" w:rsidRPr="00C42449">
        <w:rPr>
          <w:rFonts w:cstheme="minorHAnsi"/>
          <w:color w:val="auto"/>
          <w:lang w:val="fr-FR"/>
        </w:rPr>
        <w:t>lorsque la taille de population est trop élevée pour être contrôlée</w:t>
      </w:r>
      <w:r w:rsidRPr="00C42449">
        <w:rPr>
          <w:rFonts w:cstheme="minorHAnsi"/>
          <w:color w:val="auto"/>
          <w:szCs w:val="20"/>
          <w:lang w:val="fr-FR"/>
        </w:rPr>
        <w:t xml:space="preserve">. Troisièmement, il faut être très prudent quant aux interrelations entre les actions de gestion des rongeurs suivant le calendrier cultural et les systèmes d'élevage </w:t>
      </w:r>
      <w:r w:rsidR="00687E59" w:rsidRPr="00C42449">
        <w:rPr>
          <w:rFonts w:cstheme="minorHAnsi"/>
          <w:color w:val="auto"/>
          <w:szCs w:val="20"/>
          <w:lang w:val="fr-FR"/>
        </w:rPr>
        <w:t>du bétail</w:t>
      </w:r>
      <w:r w:rsidRPr="00C42449">
        <w:rPr>
          <w:rFonts w:cstheme="minorHAnsi"/>
          <w:color w:val="auto"/>
          <w:szCs w:val="20"/>
          <w:lang w:val="fr-FR"/>
        </w:rPr>
        <w:t xml:space="preserve">, en particulier dans la région sahélienne où le pastoralisme est une activité répandue et </w:t>
      </w:r>
      <w:r w:rsidR="00687E59" w:rsidRPr="00C42449">
        <w:rPr>
          <w:rFonts w:cstheme="minorHAnsi"/>
          <w:color w:val="auto"/>
          <w:lang w:val="fr-FR"/>
        </w:rPr>
        <w:t>essentielle</w:t>
      </w:r>
      <w:r w:rsidRPr="00C42449">
        <w:rPr>
          <w:rFonts w:cstheme="minorHAnsi"/>
          <w:color w:val="auto"/>
          <w:szCs w:val="20"/>
          <w:lang w:val="fr-FR"/>
        </w:rPr>
        <w:t xml:space="preserve">, que ce soit </w:t>
      </w:r>
      <w:r w:rsidR="00687E59" w:rsidRPr="00C42449">
        <w:rPr>
          <w:rFonts w:cstheme="minorHAnsi"/>
          <w:color w:val="auto"/>
          <w:lang w:val="fr-FR"/>
        </w:rPr>
        <w:t>des points de vue alimentaire, culturel ou d’épargne</w:t>
      </w:r>
      <w:r w:rsidRPr="00C42449">
        <w:rPr>
          <w:rFonts w:cstheme="minorHAnsi"/>
          <w:color w:val="auto"/>
          <w:szCs w:val="20"/>
          <w:lang w:val="fr-FR"/>
        </w:rPr>
        <w:t xml:space="preserve">. Par exemple, dans le système d'élevage pastoral sahélien, le pâturage des chaumes </w:t>
      </w:r>
      <w:r w:rsidR="00687E59" w:rsidRPr="00C42449">
        <w:rPr>
          <w:rFonts w:cstheme="minorHAnsi"/>
          <w:color w:val="auto"/>
          <w:szCs w:val="20"/>
          <w:lang w:val="fr-FR"/>
        </w:rPr>
        <w:t xml:space="preserve">et </w:t>
      </w:r>
      <w:r w:rsidR="00687E59" w:rsidRPr="00C42449">
        <w:rPr>
          <w:rFonts w:cstheme="minorHAnsi"/>
          <w:color w:val="auto"/>
          <w:lang w:val="fr-FR"/>
        </w:rPr>
        <w:t xml:space="preserve">résidus de récoltes </w:t>
      </w:r>
      <w:r w:rsidRPr="00C42449">
        <w:rPr>
          <w:rFonts w:cstheme="minorHAnsi"/>
          <w:color w:val="auto"/>
          <w:szCs w:val="20"/>
          <w:lang w:val="fr-FR"/>
        </w:rPr>
        <w:t>est une composante importante et, à condition d'éviter le surpâturage, cette pratique contribue grandement à la fertilité des sols en apportant du fumier. Dans un tel contexte, les actions post-récolte</w:t>
      </w:r>
      <w:r w:rsidR="002943EF" w:rsidRPr="00C42449">
        <w:rPr>
          <w:rFonts w:cstheme="minorHAnsi"/>
          <w:color w:val="auto"/>
          <w:szCs w:val="20"/>
          <w:lang w:val="fr-FR"/>
        </w:rPr>
        <w:t>,</w:t>
      </w:r>
      <w:r w:rsidRPr="00C42449">
        <w:rPr>
          <w:rFonts w:cstheme="minorHAnsi"/>
          <w:color w:val="auto"/>
          <w:szCs w:val="20"/>
          <w:lang w:val="fr-FR"/>
        </w:rPr>
        <w:t xml:space="preserve"> telles que le </w:t>
      </w:r>
      <w:r w:rsidR="00687E59" w:rsidRPr="00C42449">
        <w:rPr>
          <w:rFonts w:cstheme="minorHAnsi"/>
          <w:color w:val="auto"/>
          <w:lang w:val="fr-FR"/>
        </w:rPr>
        <w:t>nettoyage des champs</w:t>
      </w:r>
      <w:r w:rsidR="002943EF" w:rsidRPr="00C42449">
        <w:rPr>
          <w:rFonts w:cstheme="minorHAnsi"/>
          <w:color w:val="auto"/>
          <w:lang w:val="fr-FR"/>
        </w:rPr>
        <w:t>,</w:t>
      </w:r>
      <w:r w:rsidR="00687E59" w:rsidRPr="00C42449">
        <w:rPr>
          <w:rFonts w:cstheme="minorHAnsi"/>
          <w:color w:val="auto"/>
          <w:lang w:val="fr-FR"/>
        </w:rPr>
        <w:t xml:space="preserve"> </w:t>
      </w:r>
      <w:r w:rsidRPr="00C42449">
        <w:rPr>
          <w:rFonts w:cstheme="minorHAnsi"/>
          <w:color w:val="auto"/>
          <w:szCs w:val="20"/>
          <w:lang w:val="fr-FR"/>
        </w:rPr>
        <w:t>peuvent être efficaces pour réduire l'abondance des rongeurs</w:t>
      </w:r>
      <w:r w:rsidR="002943EF" w:rsidRPr="00C42449">
        <w:rPr>
          <w:rFonts w:cstheme="minorHAnsi"/>
          <w:color w:val="auto"/>
          <w:szCs w:val="20"/>
          <w:lang w:val="fr-FR"/>
        </w:rPr>
        <w:t>,</w:t>
      </w:r>
      <w:r w:rsidRPr="00C42449">
        <w:rPr>
          <w:rFonts w:cstheme="minorHAnsi"/>
          <w:color w:val="auto"/>
          <w:szCs w:val="20"/>
          <w:lang w:val="fr-FR"/>
        </w:rPr>
        <w:t xml:space="preserve"> mais </w:t>
      </w:r>
      <w:r w:rsidR="00FD752B" w:rsidRPr="00C42449">
        <w:rPr>
          <w:rFonts w:cstheme="minorHAnsi"/>
          <w:color w:val="auto"/>
          <w:szCs w:val="20"/>
          <w:lang w:val="fr-FR"/>
        </w:rPr>
        <w:t xml:space="preserve">extrêmement </w:t>
      </w:r>
      <w:r w:rsidRPr="00C42449">
        <w:rPr>
          <w:rFonts w:cstheme="minorHAnsi"/>
          <w:color w:val="auto"/>
          <w:szCs w:val="20"/>
          <w:lang w:val="fr-FR"/>
        </w:rPr>
        <w:t xml:space="preserve">préjudiciables aux animaux domestiques et à la production </w:t>
      </w:r>
      <w:r w:rsidR="00FD752B" w:rsidRPr="00C42449">
        <w:rPr>
          <w:rFonts w:cstheme="minorHAnsi"/>
          <w:color w:val="auto"/>
          <w:szCs w:val="20"/>
          <w:lang w:val="fr-FR"/>
        </w:rPr>
        <w:t xml:space="preserve">associée </w:t>
      </w:r>
      <w:r w:rsidRPr="00C42449">
        <w:rPr>
          <w:rFonts w:cstheme="minorHAnsi"/>
          <w:color w:val="auto"/>
          <w:szCs w:val="20"/>
          <w:lang w:val="fr-FR"/>
        </w:rPr>
        <w:t xml:space="preserve">de viande, de lait et de cuir. Certains éleveurs ont également mentionné le risque </w:t>
      </w:r>
      <w:r w:rsidR="00FD752B" w:rsidRPr="00C42449">
        <w:rPr>
          <w:rFonts w:cstheme="minorHAnsi"/>
          <w:color w:val="auto"/>
          <w:lang w:val="fr-FR"/>
        </w:rPr>
        <w:t xml:space="preserve">de voir leur bétail blessé </w:t>
      </w:r>
      <w:r w:rsidRPr="00C42449">
        <w:rPr>
          <w:rFonts w:cstheme="minorHAnsi"/>
          <w:color w:val="auto"/>
          <w:szCs w:val="20"/>
          <w:lang w:val="fr-FR"/>
        </w:rPr>
        <w:t xml:space="preserve">par des </w:t>
      </w:r>
      <w:r w:rsidR="00FD752B" w:rsidRPr="00C42449">
        <w:rPr>
          <w:rFonts w:cstheme="minorHAnsi"/>
          <w:color w:val="auto"/>
          <w:lang w:val="fr-FR"/>
        </w:rPr>
        <w:t xml:space="preserve">pièges-trous </w:t>
      </w:r>
      <w:r w:rsidRPr="00C42449">
        <w:rPr>
          <w:rFonts w:cstheme="minorHAnsi"/>
          <w:color w:val="auto"/>
          <w:szCs w:val="20"/>
          <w:lang w:val="fr-FR"/>
        </w:rPr>
        <w:t>(</w:t>
      </w:r>
      <w:r w:rsidR="00FD752B" w:rsidRPr="00C42449">
        <w:rPr>
          <w:rFonts w:cstheme="minorHAnsi"/>
          <w:color w:val="auto"/>
          <w:szCs w:val="20"/>
          <w:lang w:val="fr-FR"/>
        </w:rPr>
        <w:t xml:space="preserve">par </w:t>
      </w:r>
      <w:r w:rsidRPr="00C42449">
        <w:rPr>
          <w:rFonts w:cstheme="minorHAnsi"/>
          <w:color w:val="auto"/>
          <w:szCs w:val="20"/>
          <w:lang w:val="fr-FR"/>
        </w:rPr>
        <w:t>ex</w:t>
      </w:r>
      <w:r w:rsidR="00FD752B" w:rsidRPr="00C42449">
        <w:rPr>
          <w:rFonts w:cstheme="minorHAnsi"/>
          <w:color w:val="auto"/>
          <w:szCs w:val="20"/>
          <w:lang w:val="fr-FR"/>
        </w:rPr>
        <w:t>emple</w:t>
      </w:r>
      <w:r w:rsidRPr="00C42449">
        <w:rPr>
          <w:rFonts w:cstheme="minorHAnsi"/>
          <w:color w:val="auto"/>
          <w:szCs w:val="20"/>
          <w:lang w:val="fr-FR"/>
        </w:rPr>
        <w:t xml:space="preserve"> Kornaka) </w:t>
      </w:r>
      <w:r w:rsidR="00FD752B" w:rsidRPr="00C42449">
        <w:rPr>
          <w:rFonts w:cstheme="minorHAnsi"/>
          <w:color w:val="auto"/>
          <w:lang w:val="fr-FR"/>
        </w:rPr>
        <w:t xml:space="preserve">lors de leurs divagations nocturnes </w:t>
      </w:r>
      <w:r w:rsidRPr="00C42449">
        <w:rPr>
          <w:rFonts w:cstheme="minorHAnsi"/>
          <w:color w:val="auto"/>
          <w:szCs w:val="20"/>
          <w:lang w:val="fr-FR"/>
        </w:rPr>
        <w:t xml:space="preserve">(K. Hima, obs. pers.). Pour minimiser ces risques et l'antagonisme potentiel des résidents locaux, le pâturage des chaumes pourrait être programmé et incorporé dans d'autres activités de nettoyage des champs et les </w:t>
      </w:r>
      <w:r w:rsidR="00FD752B" w:rsidRPr="00C42449">
        <w:rPr>
          <w:rFonts w:cstheme="minorHAnsi"/>
          <w:color w:val="auto"/>
          <w:lang w:val="fr-FR"/>
        </w:rPr>
        <w:t>pièges-trous</w:t>
      </w:r>
      <w:r w:rsidRPr="00C42449">
        <w:rPr>
          <w:rFonts w:cstheme="minorHAnsi"/>
          <w:color w:val="auto"/>
          <w:szCs w:val="20"/>
          <w:lang w:val="fr-FR"/>
        </w:rPr>
        <w:t xml:space="preserve"> pourraient être </w:t>
      </w:r>
      <w:r w:rsidR="00FD752B" w:rsidRPr="00C42449">
        <w:rPr>
          <w:rFonts w:cstheme="minorHAnsi"/>
          <w:color w:val="auto"/>
          <w:szCs w:val="20"/>
          <w:lang w:val="fr-FR"/>
        </w:rPr>
        <w:t>re</w:t>
      </w:r>
      <w:r w:rsidRPr="00C42449">
        <w:rPr>
          <w:rFonts w:cstheme="minorHAnsi"/>
          <w:color w:val="auto"/>
          <w:szCs w:val="20"/>
          <w:lang w:val="fr-FR"/>
        </w:rPr>
        <w:t>couverts (c'est-à-dire fermés) pendant les périodes de pâturage du bétail. En bref, le succès de l'EBRM dans ce</w:t>
      </w:r>
      <w:r w:rsidR="00FD752B" w:rsidRPr="00C42449">
        <w:rPr>
          <w:rFonts w:cstheme="minorHAnsi"/>
          <w:color w:val="auto"/>
          <w:szCs w:val="20"/>
          <w:lang w:val="fr-FR"/>
        </w:rPr>
        <w:t>s</w:t>
      </w:r>
      <w:r w:rsidRPr="00C42449">
        <w:rPr>
          <w:rFonts w:cstheme="minorHAnsi"/>
          <w:color w:val="auto"/>
          <w:szCs w:val="20"/>
          <w:lang w:val="fr-FR"/>
        </w:rPr>
        <w:t xml:space="preserve"> région</w:t>
      </w:r>
      <w:r w:rsidR="00FD752B" w:rsidRPr="00C42449">
        <w:rPr>
          <w:rFonts w:cstheme="minorHAnsi"/>
          <w:color w:val="auto"/>
          <w:szCs w:val="20"/>
          <w:lang w:val="fr-FR"/>
        </w:rPr>
        <w:t>s</w:t>
      </w:r>
      <w:r w:rsidRPr="00C42449">
        <w:rPr>
          <w:rFonts w:cstheme="minorHAnsi"/>
          <w:color w:val="auto"/>
          <w:szCs w:val="20"/>
          <w:lang w:val="fr-FR"/>
        </w:rPr>
        <w:t xml:space="preserve"> dépendra fortement d'un équilibre finement ajusté entre les gains socio-économiques et les investissements.</w:t>
      </w:r>
    </w:p>
    <w:p w14:paraId="31EE37A1" w14:textId="77777777" w:rsidR="003D23AA" w:rsidRPr="00C42449" w:rsidRDefault="003D23AA" w:rsidP="003D23AA">
      <w:pPr>
        <w:pStyle w:val="MDPI21heading1"/>
        <w:rPr>
          <w:color w:val="auto"/>
          <w:lang w:val="fr-FR"/>
        </w:rPr>
      </w:pPr>
      <w:r w:rsidRPr="00C42449">
        <w:rPr>
          <w:color w:val="auto"/>
          <w:lang w:val="fr-FR"/>
        </w:rPr>
        <w:t xml:space="preserve">4. </w:t>
      </w:r>
      <w:r w:rsidR="00A93A81" w:rsidRPr="00C42449">
        <w:rPr>
          <w:color w:val="auto"/>
          <w:lang w:val="fr-FR"/>
        </w:rPr>
        <w:t>Conclusion</w:t>
      </w:r>
    </w:p>
    <w:p w14:paraId="58342634" w14:textId="5C7185DB" w:rsidR="00E910A5" w:rsidRPr="00C42449" w:rsidRDefault="00E910A5" w:rsidP="00E910A5">
      <w:pPr>
        <w:adjustRightInd w:val="0"/>
        <w:snapToGrid w:val="0"/>
        <w:spacing w:line="228" w:lineRule="auto"/>
        <w:ind w:left="2608" w:firstLine="425"/>
        <w:rPr>
          <w:rFonts w:cstheme="minorHAnsi"/>
          <w:color w:val="auto"/>
          <w:lang w:val="fr-FR"/>
        </w:rPr>
      </w:pPr>
      <w:r w:rsidRPr="00C42449">
        <w:rPr>
          <w:rFonts w:cstheme="minorHAnsi"/>
          <w:color w:val="auto"/>
          <w:lang w:val="fr-FR"/>
        </w:rPr>
        <w:t xml:space="preserve">La bonne mise en œuvre de l'EBRM implique de s'appuyer sur des campagnes de communication et de sensibilisation adaptées au contexte local afin de mobiliser les </w:t>
      </w:r>
      <w:r w:rsidR="00556CEE" w:rsidRPr="00C42449">
        <w:rPr>
          <w:rFonts w:cstheme="minorHAnsi"/>
          <w:color w:val="auto"/>
          <w:lang w:val="fr-FR"/>
        </w:rPr>
        <w:t>communautés d’</w:t>
      </w:r>
      <w:r w:rsidRPr="00C42449">
        <w:rPr>
          <w:rFonts w:cstheme="minorHAnsi"/>
          <w:color w:val="auto"/>
          <w:lang w:val="fr-FR"/>
        </w:rPr>
        <w:t>acteurs (exemples de supports possibles</w:t>
      </w:r>
      <w:r w:rsidR="00976C28">
        <w:rPr>
          <w:rFonts w:cstheme="minorHAnsi"/>
          <w:color w:val="auto"/>
          <w:lang w:val="fr-FR"/>
        </w:rPr>
        <w:t> :</w:t>
      </w:r>
      <w:r w:rsidRPr="00C42449">
        <w:rPr>
          <w:rFonts w:cstheme="minorHAnsi"/>
          <w:color w:val="auto"/>
          <w:lang w:val="fr-FR"/>
        </w:rPr>
        <w:t xml:space="preserve"> diffusion audio </w:t>
      </w:r>
      <w:r w:rsidR="00D6249B" w:rsidRPr="00D6249B">
        <w:rPr>
          <w:lang w:val="fr-FR"/>
        </w:rPr>
        <w:t>[43]</w:t>
      </w:r>
      <w:r w:rsidR="00976C28">
        <w:rPr>
          <w:lang w:val="fr-FR"/>
        </w:rPr>
        <w:t>,</w:t>
      </w:r>
      <w:r w:rsidR="00D6249B" w:rsidRPr="00D6249B">
        <w:rPr>
          <w:rFonts w:cstheme="minorHAnsi"/>
          <w:color w:val="auto"/>
          <w:lang w:val="fr-FR"/>
        </w:rPr>
        <w:t xml:space="preserve"> </w:t>
      </w:r>
      <w:r w:rsidR="00D6249B" w:rsidRPr="00D6249B">
        <w:rPr>
          <w:lang w:val="fr-FR"/>
        </w:rPr>
        <w:t>[44]</w:t>
      </w:r>
      <w:r w:rsidR="00976C28">
        <w:rPr>
          <w:lang w:val="fr-FR"/>
        </w:rPr>
        <w:t> ;</w:t>
      </w:r>
      <w:r w:rsidRPr="00C42449">
        <w:rPr>
          <w:rFonts w:cstheme="minorHAnsi"/>
          <w:color w:val="auto"/>
          <w:lang w:val="fr-FR"/>
        </w:rPr>
        <w:t xml:space="preserve"> pièces de théâtre, </w:t>
      </w:r>
      <w:r w:rsidR="00D6249B" w:rsidRPr="00D6249B">
        <w:rPr>
          <w:lang w:val="fr-FR"/>
        </w:rPr>
        <w:t>[45]</w:t>
      </w:r>
      <w:r w:rsidRPr="00C42449">
        <w:rPr>
          <w:rFonts w:cstheme="minorHAnsi"/>
          <w:color w:val="auto"/>
          <w:lang w:val="fr-FR"/>
        </w:rPr>
        <w:t xml:space="preserve"> voir aussi [4</w:t>
      </w:r>
      <w:r w:rsidR="00D6249B">
        <w:rPr>
          <w:rFonts w:cstheme="minorHAnsi"/>
          <w:color w:val="auto"/>
          <w:lang w:val="fr-FR"/>
        </w:rPr>
        <w:t>6</w:t>
      </w:r>
      <w:r w:rsidRPr="00C42449">
        <w:rPr>
          <w:rFonts w:cstheme="minorHAnsi"/>
          <w:color w:val="auto"/>
          <w:lang w:val="fr-FR"/>
        </w:rPr>
        <w:t xml:space="preserve">] ; brochures et guides pratiques </w:t>
      </w:r>
      <w:r w:rsidR="00976C28" w:rsidRPr="00976C28">
        <w:rPr>
          <w:lang w:val="fr-FR"/>
        </w:rPr>
        <w:t>[47]</w:t>
      </w:r>
      <w:r w:rsidR="00976C28" w:rsidRPr="00976C28">
        <w:rPr>
          <w:rFonts w:cstheme="minorHAnsi"/>
          <w:color w:val="auto"/>
          <w:lang w:val="fr-FR"/>
        </w:rPr>
        <w:t xml:space="preserve">, </w:t>
      </w:r>
      <w:r w:rsidR="00976C28" w:rsidRPr="00976C28">
        <w:rPr>
          <w:lang w:val="fr-FR"/>
        </w:rPr>
        <w:t>[48]</w:t>
      </w:r>
      <w:r w:rsidR="00976C28" w:rsidRPr="00976C28">
        <w:rPr>
          <w:rFonts w:cstheme="minorHAnsi"/>
          <w:color w:val="auto"/>
          <w:lang w:val="fr-FR"/>
        </w:rPr>
        <w:t xml:space="preserve">, </w:t>
      </w:r>
      <w:r w:rsidR="00976C28" w:rsidRPr="00976C28">
        <w:rPr>
          <w:lang w:val="fr-FR"/>
        </w:rPr>
        <w:t>[49]</w:t>
      </w:r>
      <w:r w:rsidRPr="00C42449">
        <w:rPr>
          <w:rFonts w:cstheme="minorHAnsi"/>
          <w:color w:val="auto"/>
          <w:lang w:val="fr-FR"/>
        </w:rPr>
        <w:t xml:space="preserve">). Pour ce faire, il devrait être possible de s'appuyer sur les réseaux déjà existants (par exemple, les radios locales/rurales, les coopératives d'agriculteurs, les centres de santé communautaires) et sur les interactions avec les services de protection des </w:t>
      </w:r>
      <w:r w:rsidR="00556CEE" w:rsidRPr="00C42449">
        <w:rPr>
          <w:rFonts w:cstheme="minorHAnsi"/>
          <w:color w:val="auto"/>
          <w:lang w:val="fr-FR"/>
        </w:rPr>
        <w:t xml:space="preserve">végétaux </w:t>
      </w:r>
      <w:r w:rsidRPr="00C42449">
        <w:rPr>
          <w:rFonts w:cstheme="minorHAnsi"/>
          <w:color w:val="auto"/>
          <w:lang w:val="fr-FR"/>
        </w:rPr>
        <w:t>ou les services d'hygiène</w:t>
      </w:r>
      <w:r w:rsidR="00556CEE" w:rsidRPr="00C42449">
        <w:rPr>
          <w:rFonts w:cstheme="minorHAnsi"/>
          <w:color w:val="auto"/>
          <w:lang w:val="fr-FR"/>
        </w:rPr>
        <w:t>,</w:t>
      </w:r>
      <w:r w:rsidRPr="00C42449">
        <w:rPr>
          <w:rFonts w:cstheme="minorHAnsi"/>
          <w:color w:val="auto"/>
          <w:lang w:val="fr-FR"/>
        </w:rPr>
        <w:t xml:space="preserve"> et avec d'autres types de services agricoles ou de vulgarisation qui sont étroitement liés aux agriculteurs. La synchronisation communautaire de toutes ces pratiques doit être fortement encouragée. En milieu rural comme en milieu urbain, les objectifs prioritaires de gestion </w:t>
      </w:r>
      <w:r w:rsidR="005806AB" w:rsidRPr="00C42449">
        <w:rPr>
          <w:rFonts w:cstheme="minorHAnsi"/>
          <w:color w:val="auto"/>
          <w:lang w:val="fr-FR"/>
        </w:rPr>
        <w:t xml:space="preserve">consisteraient à </w:t>
      </w:r>
      <w:r w:rsidRPr="00C42449">
        <w:rPr>
          <w:rFonts w:cstheme="minorHAnsi"/>
          <w:color w:val="auto"/>
          <w:lang w:val="fr-FR"/>
        </w:rPr>
        <w:t>limit</w:t>
      </w:r>
      <w:r w:rsidR="005806AB" w:rsidRPr="00C42449">
        <w:rPr>
          <w:rFonts w:cstheme="minorHAnsi"/>
          <w:color w:val="auto"/>
          <w:lang w:val="fr-FR"/>
        </w:rPr>
        <w:t xml:space="preserve">er </w:t>
      </w:r>
      <w:r w:rsidRPr="00C42449">
        <w:rPr>
          <w:rFonts w:cstheme="minorHAnsi"/>
          <w:color w:val="auto"/>
          <w:lang w:val="fr-FR"/>
        </w:rPr>
        <w:t xml:space="preserve">ou </w:t>
      </w:r>
      <w:r w:rsidR="005806AB" w:rsidRPr="00C42449">
        <w:rPr>
          <w:rFonts w:cstheme="minorHAnsi"/>
          <w:color w:val="auto"/>
          <w:lang w:val="fr-FR"/>
        </w:rPr>
        <w:t>éliminer</w:t>
      </w:r>
      <w:r w:rsidRPr="00C42449">
        <w:rPr>
          <w:rFonts w:cstheme="minorHAnsi"/>
          <w:color w:val="auto"/>
          <w:lang w:val="fr-FR"/>
        </w:rPr>
        <w:t xml:space="preserve"> des sources potentielles d'abri et de nourriture pour les rongeurs</w:t>
      </w:r>
      <w:r w:rsidR="005806AB" w:rsidRPr="00C42449">
        <w:rPr>
          <w:rFonts w:cstheme="minorHAnsi"/>
          <w:color w:val="auto"/>
          <w:lang w:val="fr-FR"/>
        </w:rPr>
        <w:t>,</w:t>
      </w:r>
      <w:r w:rsidRPr="00C42449">
        <w:rPr>
          <w:rFonts w:cstheme="minorHAnsi"/>
          <w:color w:val="auto"/>
          <w:lang w:val="fr-FR"/>
        </w:rPr>
        <w:t xml:space="preserve"> </w:t>
      </w:r>
      <w:r w:rsidR="0038269E" w:rsidRPr="00C42449">
        <w:rPr>
          <w:rFonts w:cstheme="minorHAnsi"/>
          <w:color w:val="auto"/>
          <w:lang w:val="fr-FR"/>
        </w:rPr>
        <w:t xml:space="preserve">dissuader (ou exclure) les rongeurs de se rapprocher et d'accéder à toute source potentielle d'abri et de nourriture disponible dans la zone. </w:t>
      </w:r>
      <w:r w:rsidRPr="00C42449">
        <w:rPr>
          <w:rFonts w:cstheme="minorHAnsi"/>
          <w:color w:val="auto"/>
          <w:lang w:val="fr-FR"/>
        </w:rPr>
        <w:t xml:space="preserve">Le moment de la mise en œuvre de ces deux actions doit être déterminé bien à l'avance avec les communautés pour tenir compte de leurs connaissances, de leurs attitudes et de leurs pratiques, par exemple en utilisant des entretiens avec des groupes de discussion (Figure 5), et pour infliger un impact maximal sur la population de rongeurs avant le début de la saison de reproduction et </w:t>
      </w:r>
      <w:r w:rsidR="0038269E" w:rsidRPr="00C42449">
        <w:rPr>
          <w:rFonts w:cstheme="minorHAnsi"/>
          <w:color w:val="auto"/>
          <w:lang w:val="fr-FR"/>
        </w:rPr>
        <w:t>leur prolifération ultérieure</w:t>
      </w:r>
      <w:r w:rsidRPr="00C42449">
        <w:rPr>
          <w:rFonts w:cstheme="minorHAnsi"/>
          <w:color w:val="auto"/>
          <w:lang w:val="fr-FR"/>
        </w:rPr>
        <w:t>.</w:t>
      </w:r>
    </w:p>
    <w:p w14:paraId="3C88E543" w14:textId="5ACC732D" w:rsidR="00E910A5" w:rsidRPr="00C42449" w:rsidRDefault="00E910A5" w:rsidP="00E910A5">
      <w:pPr>
        <w:adjustRightInd w:val="0"/>
        <w:snapToGrid w:val="0"/>
        <w:spacing w:line="228" w:lineRule="auto"/>
        <w:ind w:left="2608" w:firstLine="425"/>
        <w:rPr>
          <w:rFonts w:cstheme="minorHAnsi"/>
          <w:color w:val="auto"/>
          <w:lang w:val="fr-FR"/>
        </w:rPr>
      </w:pPr>
      <w:r w:rsidRPr="00C42449">
        <w:rPr>
          <w:rFonts w:cstheme="minorHAnsi"/>
          <w:color w:val="auto"/>
          <w:lang w:val="fr-FR"/>
        </w:rPr>
        <w:lastRenderedPageBreak/>
        <w:t xml:space="preserve">Compte tenu du fait que l'EBRM n'en est qu'à ses débuts en Afrique subsaharienne et du manque actuel de coordination des essais à petite échelle réalisés dans plusieurs pays du continent (voir matériel supplémentaire, </w:t>
      </w:r>
      <w:r w:rsidR="0038269E" w:rsidRPr="00C42449">
        <w:rPr>
          <w:rFonts w:cstheme="minorHAnsi"/>
          <w:color w:val="auto"/>
          <w:lang w:val="fr-FR"/>
        </w:rPr>
        <w:t>T</w:t>
      </w:r>
      <w:r w:rsidRPr="00C42449">
        <w:rPr>
          <w:rFonts w:cstheme="minorHAnsi"/>
          <w:color w:val="auto"/>
          <w:lang w:val="fr-FR"/>
        </w:rPr>
        <w:t xml:space="preserve">ableau S1), nous appelons à la création d'une communauté de </w:t>
      </w:r>
      <w:r w:rsidR="0038269E" w:rsidRPr="00C42449">
        <w:rPr>
          <w:rFonts w:cstheme="minorHAnsi"/>
          <w:color w:val="auto"/>
          <w:lang w:val="fr-FR"/>
        </w:rPr>
        <w:t>savoirs</w:t>
      </w:r>
      <w:r w:rsidRPr="00C42449">
        <w:rPr>
          <w:rFonts w:cstheme="minorHAnsi"/>
          <w:color w:val="auto"/>
          <w:lang w:val="fr-FR"/>
        </w:rPr>
        <w:t xml:space="preserve"> et de pratiques, avec la volonté et les compétences nécessaires pour travailler ensemble en combinant l'expérience, les ressources et les connaissances endogènes et scientifiques disponibles. C'est dans ce contexte que, sur la base de l'initiative éthiopienne, un réseau "Green Rodent Control"</w:t>
      </w:r>
      <w:r w:rsidR="002943EF" w:rsidRPr="00C42449">
        <w:rPr>
          <w:rStyle w:val="Appelnotedebasdep"/>
          <w:color w:val="auto"/>
        </w:rPr>
        <w:footnoteReference w:id="1"/>
      </w:r>
      <w:r w:rsidRPr="00C42449">
        <w:rPr>
          <w:rFonts w:cstheme="minorHAnsi"/>
          <w:color w:val="auto"/>
          <w:lang w:val="fr-FR"/>
        </w:rPr>
        <w:t xml:space="preserve"> a été </w:t>
      </w:r>
      <w:r w:rsidR="002943EF" w:rsidRPr="00C42449">
        <w:rPr>
          <w:rFonts w:cstheme="minorHAnsi"/>
          <w:color w:val="auto"/>
          <w:lang w:val="fr-FR"/>
        </w:rPr>
        <w:t xml:space="preserve">récemment </w:t>
      </w:r>
      <w:r w:rsidRPr="00C42449">
        <w:rPr>
          <w:rFonts w:cstheme="minorHAnsi"/>
          <w:color w:val="auto"/>
          <w:lang w:val="fr-FR"/>
        </w:rPr>
        <w:t>formalisé pour l'Afrique sub-saharienne dont les objectifs sont (i) la promotion de l'EBRM en Afrique, notamment par la mise en réseau des universitaires travaillant dans ce domaine sur le continent, et (ii) l'alimentation de programmes de recherche interventionnelle sur l'EBRM dans divers socio-écosystèmes africains.</w:t>
      </w:r>
    </w:p>
    <w:p w14:paraId="74388B71" w14:textId="77777777" w:rsidR="007650F4" w:rsidRPr="00DD7C7E" w:rsidRDefault="007650F4" w:rsidP="0021539A">
      <w:pPr>
        <w:adjustRightInd w:val="0"/>
        <w:snapToGrid w:val="0"/>
        <w:spacing w:line="228" w:lineRule="auto"/>
        <w:ind w:left="2608" w:firstLine="425"/>
        <w:rPr>
          <w:rFonts w:cstheme="minorHAnsi"/>
          <w:color w:val="auto"/>
          <w:lang w:val="fr-FR"/>
        </w:rPr>
      </w:pPr>
    </w:p>
    <w:p w14:paraId="0FF50CF1" w14:textId="4291603D" w:rsidR="00A93A81" w:rsidRPr="00C42449" w:rsidRDefault="00E63153" w:rsidP="002372CD">
      <w:pPr>
        <w:adjustRightInd w:val="0"/>
        <w:snapToGrid w:val="0"/>
        <w:spacing w:before="240" w:after="120" w:line="228" w:lineRule="auto"/>
        <w:ind w:left="2552" w:firstLine="142"/>
        <w:rPr>
          <w:rFonts w:cstheme="minorHAnsi"/>
          <w:color w:val="auto"/>
        </w:rPr>
      </w:pPr>
      <w:r w:rsidRPr="00C42449">
        <w:rPr>
          <w:rFonts w:cstheme="minorHAnsi"/>
          <w:color w:val="auto"/>
          <w:lang w:val="fr-FR" w:eastAsia="fr-FR"/>
        </w:rPr>
        <w:drawing>
          <wp:inline distT="0" distB="0" distL="0" distR="0" wp14:anchorId="5339ADA8" wp14:editId="3B40EA38">
            <wp:extent cx="4925028" cy="3426288"/>
            <wp:effectExtent l="0" t="0" r="0" b="3175"/>
            <wp:docPr id="11" name="Image 11" descr="C:\Users\Ambroise\Documents\EBRM\ERS\Soumission_01-06-2022\Dalecky et al_ERS_Part2_Fi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mbroise\Documents\EBRM\ERS\Soumission_01-06-2022\Dalecky et al_ERS_Part2_Fig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36263" cy="3434104"/>
                    </a:xfrm>
                    <a:prstGeom prst="rect">
                      <a:avLst/>
                    </a:prstGeom>
                    <a:noFill/>
                    <a:ln>
                      <a:noFill/>
                    </a:ln>
                  </pic:spPr>
                </pic:pic>
              </a:graphicData>
            </a:graphic>
          </wp:inline>
        </w:drawing>
      </w:r>
    </w:p>
    <w:p w14:paraId="7B684BE4" w14:textId="491F3549" w:rsidR="00E63153" w:rsidRPr="00C42449" w:rsidRDefault="00E63153" w:rsidP="00E63153">
      <w:pPr>
        <w:pStyle w:val="MDPI51figurecaption"/>
        <w:rPr>
          <w:color w:val="auto"/>
          <w:lang w:val="fr-FR"/>
        </w:rPr>
      </w:pPr>
      <w:r w:rsidRPr="00DD7C7E">
        <w:rPr>
          <w:b/>
          <w:color w:val="auto"/>
          <w:lang w:val="fr-FR"/>
        </w:rPr>
        <w:t xml:space="preserve">Figure 5. </w:t>
      </w:r>
      <w:r w:rsidR="00ED2BCA" w:rsidRPr="00C42449">
        <w:rPr>
          <w:color w:val="auto"/>
          <w:lang w:val="fr-FR"/>
        </w:rPr>
        <w:t xml:space="preserve">Réunions de travail en groupes entre scientifiques et </w:t>
      </w:r>
      <w:r w:rsidR="00CA66EA" w:rsidRPr="00C42449">
        <w:rPr>
          <w:color w:val="auto"/>
          <w:lang w:val="fr-FR"/>
        </w:rPr>
        <w:t xml:space="preserve">membres des </w:t>
      </w:r>
      <w:r w:rsidR="00ED2BCA" w:rsidRPr="00C42449">
        <w:rPr>
          <w:color w:val="auto"/>
          <w:lang w:val="fr-FR"/>
        </w:rPr>
        <w:t>communautés au Niger et au Sénégal, une étape essentielle pour déterminer les connaissances, attitudes et pratiques des populations.</w:t>
      </w:r>
    </w:p>
    <w:p w14:paraId="158D911D" w14:textId="77777777" w:rsidR="00E277D3" w:rsidRPr="00C42449" w:rsidRDefault="00E277D3" w:rsidP="003D23AA">
      <w:pPr>
        <w:adjustRightInd w:val="0"/>
        <w:snapToGrid w:val="0"/>
        <w:spacing w:before="240" w:after="60" w:line="228" w:lineRule="auto"/>
        <w:ind w:left="2608"/>
        <w:rPr>
          <w:b/>
          <w:bCs/>
          <w:color w:val="auto"/>
          <w:szCs w:val="18"/>
          <w:lang w:val="fr-FR" w:bidi="en-US"/>
        </w:rPr>
      </w:pPr>
      <w:r w:rsidRPr="00C42449">
        <w:rPr>
          <w:b/>
          <w:bCs/>
          <w:color w:val="auto"/>
          <w:szCs w:val="18"/>
          <w:lang w:val="fr-FR" w:bidi="en-US"/>
        </w:rPr>
        <w:br w:type="page"/>
      </w:r>
    </w:p>
    <w:p w14:paraId="0E7B4FBA" w14:textId="6F60865F" w:rsidR="003D23AA" w:rsidRPr="00D7206A" w:rsidRDefault="006F524E" w:rsidP="008051F4">
      <w:pPr>
        <w:pStyle w:val="MDPI21heading1"/>
        <w:ind w:left="0"/>
        <w:rPr>
          <w:color w:val="auto"/>
          <w:lang w:val="fr-FR"/>
        </w:rPr>
      </w:pPr>
      <w:r w:rsidRPr="00D7206A">
        <w:rPr>
          <w:color w:val="auto"/>
          <w:lang w:val="fr-FR"/>
        </w:rPr>
        <w:lastRenderedPageBreak/>
        <w:t>Références</w:t>
      </w:r>
    </w:p>
    <w:p w14:paraId="152E1F95" w14:textId="77777777" w:rsidR="00D7206A" w:rsidRPr="00DD7C7E" w:rsidRDefault="00D7206A" w:rsidP="00D7206A">
      <w:pPr>
        <w:pStyle w:val="MDPI71References"/>
        <w:numPr>
          <w:ilvl w:val="0"/>
          <w:numId w:val="0"/>
        </w:numPr>
        <w:ind w:left="425"/>
        <w:rPr>
          <w:color w:val="auto"/>
          <w:highlight w:val="yellow"/>
          <w:lang w:val="fr-FR"/>
        </w:rPr>
      </w:pPr>
    </w:p>
    <w:p w14:paraId="79E48B36" w14:textId="77777777" w:rsidR="00D7206A" w:rsidRPr="00DE7040" w:rsidRDefault="00D7206A" w:rsidP="00D7206A">
      <w:pPr>
        <w:pStyle w:val="Bibliographie"/>
        <w:rPr>
          <w:sz w:val="18"/>
        </w:rPr>
      </w:pPr>
      <w:r w:rsidRPr="00D7206A">
        <w:rPr>
          <w:sz w:val="18"/>
          <w:lang w:val="fr-FR"/>
        </w:rPr>
        <w:t xml:space="preserve">1. </w:t>
      </w:r>
      <w:r w:rsidRPr="00D7206A">
        <w:rPr>
          <w:sz w:val="18"/>
          <w:lang w:val="fr-FR"/>
        </w:rPr>
        <w:tab/>
        <w:t xml:space="preserve">Dalecky A, Garba M, Ibrahim Danzabarma AA, </w:t>
      </w:r>
      <w:r w:rsidRPr="00D7206A">
        <w:rPr>
          <w:i/>
          <w:iCs/>
          <w:sz w:val="18"/>
          <w:lang w:val="fr-FR"/>
        </w:rPr>
        <w:t>et al.</w:t>
      </w:r>
      <w:r w:rsidRPr="00D7206A">
        <w:rPr>
          <w:sz w:val="18"/>
          <w:lang w:val="fr-FR"/>
        </w:rPr>
        <w:t xml:space="preserve"> </w:t>
      </w:r>
      <w:r w:rsidRPr="00DE7040">
        <w:rPr>
          <w:sz w:val="18"/>
        </w:rPr>
        <w:t xml:space="preserve">Rodent proliferation in urban and agricultural settings of sub-Saharan Africa – Part 1. The dark side of synthetic chemical rodenticides. </w:t>
      </w:r>
      <w:r w:rsidRPr="00DE7040">
        <w:rPr>
          <w:i/>
          <w:iCs/>
          <w:sz w:val="18"/>
        </w:rPr>
        <w:t>Environnement, Risques &amp; Santé</w:t>
      </w:r>
      <w:r w:rsidRPr="00DE7040">
        <w:rPr>
          <w:sz w:val="18"/>
        </w:rPr>
        <w:t xml:space="preserve"> 2023 ; Accepted .</w:t>
      </w:r>
    </w:p>
    <w:p w14:paraId="4FBD941F" w14:textId="77777777" w:rsidR="00D7206A" w:rsidRPr="0034429D" w:rsidRDefault="00D7206A" w:rsidP="00D7206A">
      <w:pPr>
        <w:pStyle w:val="Bibliographie"/>
        <w:rPr>
          <w:color w:val="auto"/>
          <w:sz w:val="18"/>
        </w:rPr>
      </w:pPr>
      <w:r w:rsidRPr="00D7206A">
        <w:rPr>
          <w:color w:val="auto"/>
          <w:sz w:val="18"/>
        </w:rPr>
        <w:t xml:space="preserve">2. </w:t>
      </w:r>
      <w:r w:rsidRPr="00D7206A">
        <w:rPr>
          <w:color w:val="auto"/>
          <w:sz w:val="18"/>
        </w:rPr>
        <w:tab/>
        <w:t xml:space="preserve">Singleton GR, Leirs H, Hinds LA, </w:t>
      </w:r>
      <w:r w:rsidRPr="00D7206A">
        <w:rPr>
          <w:i/>
          <w:iCs/>
          <w:color w:val="auto"/>
          <w:sz w:val="18"/>
        </w:rPr>
        <w:t>et al.</w:t>
      </w:r>
      <w:r w:rsidRPr="00D7206A">
        <w:rPr>
          <w:color w:val="auto"/>
          <w:sz w:val="18"/>
        </w:rPr>
        <w:t xml:space="preserve"> </w:t>
      </w:r>
      <w:r w:rsidRPr="0034429D">
        <w:rPr>
          <w:color w:val="auto"/>
          <w:sz w:val="18"/>
        </w:rPr>
        <w:t xml:space="preserve">Ecologically-based management of rodent pests–re-evaluating our approach to an old problem. </w:t>
      </w:r>
      <w:r w:rsidRPr="0034429D">
        <w:rPr>
          <w:i/>
          <w:iCs/>
          <w:color w:val="auto"/>
          <w:sz w:val="18"/>
        </w:rPr>
        <w:t>Ecologically-based Management of Rodent Pests. Australian Centre for International Agricultural Research (ACIAR), Canberra</w:t>
      </w:r>
      <w:r w:rsidRPr="0034429D">
        <w:rPr>
          <w:color w:val="auto"/>
          <w:sz w:val="18"/>
        </w:rPr>
        <w:t xml:space="preserve"> 1999 ; 17–29.</w:t>
      </w:r>
    </w:p>
    <w:p w14:paraId="36E84CB1" w14:textId="77777777" w:rsidR="00D7206A" w:rsidRPr="0034429D" w:rsidRDefault="00D7206A" w:rsidP="00D7206A">
      <w:pPr>
        <w:pStyle w:val="Bibliographie"/>
        <w:rPr>
          <w:color w:val="auto"/>
          <w:sz w:val="18"/>
        </w:rPr>
      </w:pPr>
      <w:r>
        <w:rPr>
          <w:color w:val="auto"/>
          <w:sz w:val="18"/>
        </w:rPr>
        <w:t>3</w:t>
      </w:r>
      <w:r w:rsidRPr="0034429D">
        <w:rPr>
          <w:color w:val="auto"/>
          <w:sz w:val="18"/>
        </w:rPr>
        <w:t xml:space="preserve">. </w:t>
      </w:r>
      <w:r w:rsidRPr="0034429D">
        <w:rPr>
          <w:color w:val="auto"/>
          <w:sz w:val="18"/>
        </w:rPr>
        <w:tab/>
        <w:t xml:space="preserve">Singleton GR. </w:t>
      </w:r>
      <w:r w:rsidRPr="0034429D">
        <w:rPr>
          <w:i/>
          <w:iCs/>
          <w:color w:val="auto"/>
          <w:sz w:val="18"/>
        </w:rPr>
        <w:t>Rodent outbreaks: ecology and impacts</w:t>
      </w:r>
      <w:r w:rsidRPr="0034429D">
        <w:rPr>
          <w:color w:val="auto"/>
          <w:sz w:val="18"/>
        </w:rPr>
        <w:t>. Int. Rice Res. Inst., 2010 : 289 p.</w:t>
      </w:r>
    </w:p>
    <w:p w14:paraId="08D2FD91" w14:textId="77777777" w:rsidR="00D7206A" w:rsidRPr="0034429D" w:rsidRDefault="00D7206A" w:rsidP="00D7206A">
      <w:pPr>
        <w:pStyle w:val="Bibliographie"/>
        <w:rPr>
          <w:color w:val="auto"/>
          <w:sz w:val="18"/>
        </w:rPr>
      </w:pPr>
      <w:r>
        <w:rPr>
          <w:color w:val="auto"/>
          <w:sz w:val="18"/>
        </w:rPr>
        <w:t>4</w:t>
      </w:r>
      <w:r w:rsidRPr="0034429D">
        <w:rPr>
          <w:color w:val="auto"/>
          <w:sz w:val="18"/>
        </w:rPr>
        <w:t xml:space="preserve">. </w:t>
      </w:r>
      <w:r w:rsidRPr="0034429D">
        <w:rPr>
          <w:color w:val="auto"/>
          <w:sz w:val="18"/>
        </w:rPr>
        <w:tab/>
        <w:t xml:space="preserve">Palis FG, Singleton GR, Brown PR, </w:t>
      </w:r>
      <w:r w:rsidRPr="0034429D">
        <w:rPr>
          <w:i/>
          <w:iCs/>
          <w:color w:val="auto"/>
          <w:sz w:val="18"/>
        </w:rPr>
        <w:t>et al.</w:t>
      </w:r>
      <w:r w:rsidRPr="0034429D">
        <w:rPr>
          <w:color w:val="auto"/>
          <w:sz w:val="18"/>
        </w:rPr>
        <w:t xml:space="preserve"> Can humans outsmart rodents? Learning to work collectively and strategically. </w:t>
      </w:r>
      <w:r w:rsidRPr="0034429D">
        <w:rPr>
          <w:i/>
          <w:iCs/>
          <w:color w:val="auto"/>
          <w:sz w:val="18"/>
        </w:rPr>
        <w:t>Wildl. Res.</w:t>
      </w:r>
      <w:r w:rsidRPr="0034429D">
        <w:rPr>
          <w:color w:val="auto"/>
          <w:sz w:val="18"/>
        </w:rPr>
        <w:t xml:space="preserve"> 2011 ; 38 : 568–578.</w:t>
      </w:r>
    </w:p>
    <w:p w14:paraId="2156604C" w14:textId="77777777" w:rsidR="00D7206A" w:rsidRPr="0034429D" w:rsidRDefault="00D7206A" w:rsidP="00D7206A">
      <w:pPr>
        <w:pStyle w:val="Bibliographie"/>
        <w:rPr>
          <w:color w:val="auto"/>
          <w:sz w:val="18"/>
        </w:rPr>
      </w:pPr>
      <w:r>
        <w:rPr>
          <w:color w:val="auto"/>
          <w:sz w:val="18"/>
        </w:rPr>
        <w:t>5</w:t>
      </w:r>
      <w:r w:rsidRPr="0034429D">
        <w:rPr>
          <w:color w:val="auto"/>
          <w:sz w:val="18"/>
        </w:rPr>
        <w:t xml:space="preserve">. </w:t>
      </w:r>
      <w:r w:rsidRPr="0034429D">
        <w:rPr>
          <w:color w:val="auto"/>
          <w:sz w:val="18"/>
        </w:rPr>
        <w:tab/>
        <w:t xml:space="preserve">Singleton GR. Ecologically-Based Rodent Management 15 Years On: A Pathway to Sustainable Agricultural Production. </w:t>
      </w:r>
      <w:r w:rsidRPr="0034429D">
        <w:rPr>
          <w:i/>
          <w:iCs/>
          <w:color w:val="auto"/>
          <w:sz w:val="18"/>
        </w:rPr>
        <w:t>Proceedings of the Vertebrate Pest Conference</w:t>
      </w:r>
      <w:r w:rsidRPr="0034429D">
        <w:rPr>
          <w:color w:val="auto"/>
          <w:sz w:val="18"/>
        </w:rPr>
        <w:t xml:space="preserve"> 2014 ; 26 .</w:t>
      </w:r>
    </w:p>
    <w:p w14:paraId="09B8F511" w14:textId="77777777" w:rsidR="00D7206A" w:rsidRPr="0034429D" w:rsidRDefault="00D7206A" w:rsidP="00D7206A">
      <w:pPr>
        <w:pStyle w:val="Bibliographie"/>
        <w:rPr>
          <w:color w:val="auto"/>
          <w:sz w:val="18"/>
        </w:rPr>
      </w:pPr>
      <w:r>
        <w:rPr>
          <w:color w:val="auto"/>
          <w:sz w:val="18"/>
        </w:rPr>
        <w:t>6</w:t>
      </w:r>
      <w:r w:rsidRPr="0034429D">
        <w:rPr>
          <w:color w:val="auto"/>
          <w:sz w:val="18"/>
        </w:rPr>
        <w:t xml:space="preserve">. </w:t>
      </w:r>
      <w:r w:rsidRPr="0034429D">
        <w:rPr>
          <w:color w:val="auto"/>
          <w:sz w:val="18"/>
        </w:rPr>
        <w:tab/>
        <w:t xml:space="preserve">Singleton GR, Lorica RP, Htwe NM, </w:t>
      </w:r>
      <w:r w:rsidRPr="0034429D">
        <w:rPr>
          <w:i/>
          <w:iCs/>
          <w:color w:val="auto"/>
          <w:sz w:val="18"/>
        </w:rPr>
        <w:t>et al.</w:t>
      </w:r>
      <w:r w:rsidRPr="0034429D">
        <w:rPr>
          <w:color w:val="auto"/>
          <w:sz w:val="18"/>
        </w:rPr>
        <w:t xml:space="preserve"> Rodent management and cereal production in Asia: Balancing food security and conservation. </w:t>
      </w:r>
      <w:r w:rsidRPr="0034429D">
        <w:rPr>
          <w:i/>
          <w:iCs/>
          <w:color w:val="auto"/>
          <w:sz w:val="18"/>
        </w:rPr>
        <w:t>Pest Management Science</w:t>
      </w:r>
      <w:r w:rsidRPr="0034429D">
        <w:rPr>
          <w:color w:val="auto"/>
          <w:sz w:val="18"/>
        </w:rPr>
        <w:t xml:space="preserve"> 2021 ; 77 : 4249–4261.</w:t>
      </w:r>
    </w:p>
    <w:p w14:paraId="179E3C29" w14:textId="77777777" w:rsidR="00D7206A" w:rsidRPr="0034429D" w:rsidRDefault="00D7206A" w:rsidP="00D7206A">
      <w:pPr>
        <w:pStyle w:val="Bibliographie"/>
        <w:rPr>
          <w:color w:val="auto"/>
          <w:sz w:val="18"/>
        </w:rPr>
      </w:pPr>
      <w:r>
        <w:rPr>
          <w:color w:val="auto"/>
          <w:sz w:val="18"/>
        </w:rPr>
        <w:t>7</w:t>
      </w:r>
      <w:r w:rsidRPr="0034429D">
        <w:rPr>
          <w:color w:val="auto"/>
          <w:sz w:val="18"/>
        </w:rPr>
        <w:t xml:space="preserve">. </w:t>
      </w:r>
      <w:r w:rsidRPr="0034429D">
        <w:rPr>
          <w:color w:val="auto"/>
          <w:sz w:val="18"/>
        </w:rPr>
        <w:tab/>
        <w:t xml:space="preserve">Brown PR, Khamphoukeo K. Farmers’ knowledge, attitudes, and practices with respect to rodent management in the upland and lowland farming systems of the Lao People’s Democratic Republic. </w:t>
      </w:r>
      <w:r w:rsidRPr="0034429D">
        <w:rPr>
          <w:i/>
          <w:iCs/>
          <w:color w:val="auto"/>
          <w:sz w:val="18"/>
        </w:rPr>
        <w:t>Integrative Zoology</w:t>
      </w:r>
      <w:r w:rsidRPr="0034429D">
        <w:rPr>
          <w:color w:val="auto"/>
          <w:sz w:val="18"/>
        </w:rPr>
        <w:t xml:space="preserve"> 2007 ; 2 : 165–173.</w:t>
      </w:r>
    </w:p>
    <w:p w14:paraId="2C76A01A" w14:textId="77777777" w:rsidR="00D7206A" w:rsidRPr="0034429D" w:rsidRDefault="00D7206A" w:rsidP="00D7206A">
      <w:pPr>
        <w:pStyle w:val="Bibliographie"/>
        <w:rPr>
          <w:color w:val="auto"/>
          <w:sz w:val="18"/>
        </w:rPr>
      </w:pPr>
      <w:r w:rsidRPr="00DD7C7E">
        <w:rPr>
          <w:color w:val="auto"/>
          <w:sz w:val="18"/>
        </w:rPr>
        <w:t xml:space="preserve">8. </w:t>
      </w:r>
      <w:r w:rsidRPr="00DD7C7E">
        <w:rPr>
          <w:color w:val="auto"/>
          <w:sz w:val="18"/>
        </w:rPr>
        <w:tab/>
      </w:r>
      <w:r w:rsidRPr="003C424D">
        <w:rPr>
          <w:color w:val="auto"/>
          <w:sz w:val="18"/>
        </w:rPr>
        <w:t xml:space="preserve">Ninh HN, Aragon C, Palis F, </w:t>
      </w:r>
      <w:r w:rsidRPr="003C424D">
        <w:rPr>
          <w:i/>
          <w:iCs/>
          <w:color w:val="auto"/>
          <w:sz w:val="18"/>
        </w:rPr>
        <w:t>et al.</w:t>
      </w:r>
      <w:r w:rsidRPr="003C424D">
        <w:rPr>
          <w:color w:val="auto"/>
          <w:sz w:val="18"/>
        </w:rPr>
        <w:t xml:space="preserve"> </w:t>
      </w:r>
      <w:r w:rsidRPr="0034429D">
        <w:rPr>
          <w:color w:val="auto"/>
          <w:sz w:val="18"/>
        </w:rPr>
        <w:t xml:space="preserve">Yield and Income Effects of Ecologically-based Rodent Management in Mekong River Delta, Vietnam. </w:t>
      </w:r>
      <w:r w:rsidRPr="0034429D">
        <w:rPr>
          <w:i/>
          <w:iCs/>
          <w:color w:val="auto"/>
          <w:sz w:val="18"/>
        </w:rPr>
        <w:t>Journal of Contemporary Asia</w:t>
      </w:r>
      <w:r w:rsidRPr="0034429D">
        <w:rPr>
          <w:color w:val="auto"/>
          <w:sz w:val="18"/>
        </w:rPr>
        <w:t xml:space="preserve"> 2022 ; 13 .</w:t>
      </w:r>
    </w:p>
    <w:p w14:paraId="5DE8C98E" w14:textId="77777777" w:rsidR="00D7206A" w:rsidRPr="0034429D" w:rsidRDefault="00D7206A" w:rsidP="00D7206A">
      <w:pPr>
        <w:pStyle w:val="Bibliographie"/>
        <w:rPr>
          <w:color w:val="auto"/>
          <w:sz w:val="18"/>
        </w:rPr>
      </w:pPr>
      <w:r>
        <w:rPr>
          <w:color w:val="auto"/>
          <w:sz w:val="18"/>
        </w:rPr>
        <w:t>9</w:t>
      </w:r>
      <w:r w:rsidRPr="00FF6BE7">
        <w:rPr>
          <w:color w:val="auto"/>
          <w:sz w:val="18"/>
        </w:rPr>
        <w:t xml:space="preserve">. </w:t>
      </w:r>
      <w:r w:rsidRPr="00FF6BE7">
        <w:rPr>
          <w:color w:val="auto"/>
          <w:sz w:val="18"/>
        </w:rPr>
        <w:tab/>
        <w:t xml:space="preserve">Belmain SR, Dlamini N, Eiseb S, </w:t>
      </w:r>
      <w:r w:rsidRPr="00FF6BE7">
        <w:rPr>
          <w:i/>
          <w:iCs/>
          <w:color w:val="auto"/>
          <w:sz w:val="18"/>
        </w:rPr>
        <w:t>et al.</w:t>
      </w:r>
      <w:r w:rsidRPr="00FF6BE7">
        <w:rPr>
          <w:color w:val="auto"/>
          <w:sz w:val="18"/>
        </w:rPr>
        <w:t xml:space="preserve"> </w:t>
      </w:r>
      <w:r w:rsidRPr="0034429D">
        <w:rPr>
          <w:color w:val="auto"/>
          <w:sz w:val="18"/>
        </w:rPr>
        <w:t xml:space="preserve">The ECORAT project: developing ecologically-based rodent management for the southern African region. </w:t>
      </w:r>
      <w:r w:rsidRPr="0034429D">
        <w:rPr>
          <w:i/>
          <w:iCs/>
          <w:color w:val="auto"/>
          <w:sz w:val="18"/>
        </w:rPr>
        <w:t>International Pest Control</w:t>
      </w:r>
      <w:r w:rsidRPr="0034429D">
        <w:rPr>
          <w:color w:val="auto"/>
          <w:sz w:val="18"/>
        </w:rPr>
        <w:t xml:space="preserve"> 2008 ; 50 : 136–138.</w:t>
      </w:r>
    </w:p>
    <w:p w14:paraId="46892AB2" w14:textId="77777777" w:rsidR="00D7206A" w:rsidRPr="0034429D" w:rsidRDefault="00D7206A" w:rsidP="00D7206A">
      <w:pPr>
        <w:pStyle w:val="Bibliographie"/>
        <w:rPr>
          <w:color w:val="auto"/>
          <w:sz w:val="18"/>
        </w:rPr>
      </w:pPr>
      <w:r>
        <w:rPr>
          <w:color w:val="auto"/>
          <w:sz w:val="18"/>
        </w:rPr>
        <w:t>10</w:t>
      </w:r>
      <w:r w:rsidRPr="0034429D">
        <w:rPr>
          <w:color w:val="auto"/>
          <w:sz w:val="18"/>
        </w:rPr>
        <w:t xml:space="preserve">. </w:t>
      </w:r>
      <w:r w:rsidRPr="0034429D">
        <w:rPr>
          <w:color w:val="auto"/>
          <w:sz w:val="18"/>
        </w:rPr>
        <w:tab/>
        <w:t xml:space="preserve">Taylor PJ, Arntzen L, Hayter M, </w:t>
      </w:r>
      <w:r w:rsidRPr="0034429D">
        <w:rPr>
          <w:i/>
          <w:iCs/>
          <w:color w:val="auto"/>
          <w:sz w:val="18"/>
        </w:rPr>
        <w:t>et al.</w:t>
      </w:r>
      <w:r w:rsidRPr="0034429D">
        <w:rPr>
          <w:color w:val="auto"/>
          <w:sz w:val="18"/>
        </w:rPr>
        <w:t xml:space="preserve"> Understanding and managing sanitary risks due to rodent zoonoses in an African city: beyond the Boston Model. </w:t>
      </w:r>
      <w:r w:rsidRPr="0034429D">
        <w:rPr>
          <w:i/>
          <w:iCs/>
          <w:color w:val="auto"/>
          <w:sz w:val="18"/>
        </w:rPr>
        <w:t>Integrative Zoology</w:t>
      </w:r>
      <w:r w:rsidRPr="0034429D">
        <w:rPr>
          <w:color w:val="auto"/>
          <w:sz w:val="18"/>
        </w:rPr>
        <w:t xml:space="preserve"> 2008 ; 3 : 38–50.</w:t>
      </w:r>
    </w:p>
    <w:p w14:paraId="1737CDE7" w14:textId="77777777" w:rsidR="00D7206A" w:rsidRPr="0034429D" w:rsidRDefault="00D7206A" w:rsidP="00D7206A">
      <w:pPr>
        <w:pStyle w:val="Bibliographie"/>
        <w:rPr>
          <w:color w:val="auto"/>
          <w:sz w:val="18"/>
        </w:rPr>
      </w:pPr>
      <w:r w:rsidRPr="0034429D">
        <w:rPr>
          <w:color w:val="auto"/>
          <w:sz w:val="18"/>
        </w:rPr>
        <w:t>1</w:t>
      </w:r>
      <w:r>
        <w:rPr>
          <w:color w:val="auto"/>
          <w:sz w:val="18"/>
        </w:rPr>
        <w:t>1</w:t>
      </w:r>
      <w:r w:rsidRPr="0034429D">
        <w:rPr>
          <w:color w:val="auto"/>
          <w:sz w:val="18"/>
        </w:rPr>
        <w:t xml:space="preserve">. </w:t>
      </w:r>
      <w:r w:rsidRPr="0034429D">
        <w:rPr>
          <w:color w:val="auto"/>
          <w:sz w:val="18"/>
        </w:rPr>
        <w:tab/>
        <w:t xml:space="preserve">Constant NL, Swanepoel LH, Williams ST, </w:t>
      </w:r>
      <w:r w:rsidRPr="0034429D">
        <w:rPr>
          <w:i/>
          <w:iCs/>
          <w:color w:val="auto"/>
          <w:sz w:val="18"/>
        </w:rPr>
        <w:t>et al.</w:t>
      </w:r>
      <w:r w:rsidRPr="0034429D">
        <w:rPr>
          <w:color w:val="auto"/>
          <w:sz w:val="18"/>
        </w:rPr>
        <w:t xml:space="preserve"> Comparative assessment on rodent impacts and cultural perceptions of ecologically based rodent management in 3 Afro-Malagasy farming regions. </w:t>
      </w:r>
      <w:r w:rsidRPr="0034429D">
        <w:rPr>
          <w:i/>
          <w:iCs/>
          <w:color w:val="auto"/>
          <w:sz w:val="18"/>
        </w:rPr>
        <w:t>Integrative Zoology</w:t>
      </w:r>
      <w:r w:rsidRPr="0034429D">
        <w:rPr>
          <w:color w:val="auto"/>
          <w:sz w:val="18"/>
        </w:rPr>
        <w:t xml:space="preserve"> 2020 ; 15 : 578–594.</w:t>
      </w:r>
    </w:p>
    <w:p w14:paraId="52E2C539" w14:textId="77777777" w:rsidR="00D7206A" w:rsidRPr="0034429D" w:rsidRDefault="00D7206A" w:rsidP="00D7206A">
      <w:pPr>
        <w:pStyle w:val="Bibliographie"/>
        <w:rPr>
          <w:color w:val="auto"/>
          <w:sz w:val="18"/>
        </w:rPr>
      </w:pPr>
      <w:r>
        <w:rPr>
          <w:color w:val="auto"/>
          <w:sz w:val="18"/>
        </w:rPr>
        <w:t>12</w:t>
      </w:r>
      <w:r w:rsidRPr="0034429D">
        <w:rPr>
          <w:color w:val="auto"/>
          <w:sz w:val="18"/>
        </w:rPr>
        <w:t xml:space="preserve">. </w:t>
      </w:r>
      <w:r w:rsidRPr="0034429D">
        <w:rPr>
          <w:color w:val="auto"/>
          <w:sz w:val="18"/>
        </w:rPr>
        <w:tab/>
        <w:t xml:space="preserve">Makundi RH, Massawe AW. Ecologically based rodent management in Africa: potential and challenges. </w:t>
      </w:r>
      <w:r w:rsidRPr="0034429D">
        <w:rPr>
          <w:i/>
          <w:iCs/>
          <w:color w:val="auto"/>
          <w:sz w:val="18"/>
        </w:rPr>
        <w:t>Wildl. Res.</w:t>
      </w:r>
      <w:r w:rsidRPr="0034429D">
        <w:rPr>
          <w:color w:val="auto"/>
          <w:sz w:val="18"/>
        </w:rPr>
        <w:t xml:space="preserve"> 2011 ; 38 : 588–595.</w:t>
      </w:r>
    </w:p>
    <w:p w14:paraId="60B4FF49" w14:textId="77777777" w:rsidR="00D7206A" w:rsidRPr="00FF6BE7" w:rsidRDefault="00D7206A" w:rsidP="00D7206A">
      <w:pPr>
        <w:pStyle w:val="Bibliographie"/>
        <w:rPr>
          <w:color w:val="auto"/>
          <w:sz w:val="18"/>
          <w:lang w:val="fr-FR"/>
        </w:rPr>
      </w:pPr>
      <w:r>
        <w:rPr>
          <w:color w:val="auto"/>
          <w:sz w:val="18"/>
        </w:rPr>
        <w:t>13</w:t>
      </w:r>
      <w:r w:rsidRPr="0034429D">
        <w:rPr>
          <w:color w:val="auto"/>
          <w:sz w:val="18"/>
        </w:rPr>
        <w:t xml:space="preserve">. </w:t>
      </w:r>
      <w:r w:rsidRPr="0034429D">
        <w:rPr>
          <w:color w:val="auto"/>
          <w:sz w:val="18"/>
        </w:rPr>
        <w:tab/>
        <w:t xml:space="preserve">UN Habitat. </w:t>
      </w:r>
      <w:r w:rsidRPr="0034429D">
        <w:rPr>
          <w:i/>
          <w:iCs/>
          <w:color w:val="auto"/>
          <w:sz w:val="18"/>
        </w:rPr>
        <w:t xml:space="preserve">October 6 World Habitat Day. Voices of slums. </w:t>
      </w:r>
      <w:r w:rsidRPr="00FF6BE7">
        <w:rPr>
          <w:i/>
          <w:iCs/>
          <w:color w:val="auto"/>
          <w:sz w:val="18"/>
          <w:lang w:val="fr-FR"/>
        </w:rPr>
        <w:t>Background paper</w:t>
      </w:r>
      <w:r w:rsidRPr="00FF6BE7">
        <w:rPr>
          <w:color w:val="auto"/>
          <w:sz w:val="18"/>
          <w:lang w:val="fr-FR"/>
        </w:rPr>
        <w:t>. 2014 : 6 p.</w:t>
      </w:r>
    </w:p>
    <w:p w14:paraId="1AB27CB9" w14:textId="77777777" w:rsidR="00D7206A" w:rsidRPr="0034429D" w:rsidRDefault="00D7206A" w:rsidP="00D7206A">
      <w:pPr>
        <w:pStyle w:val="Bibliographie"/>
        <w:rPr>
          <w:color w:val="auto"/>
          <w:sz w:val="18"/>
        </w:rPr>
      </w:pPr>
      <w:r>
        <w:rPr>
          <w:color w:val="auto"/>
          <w:sz w:val="18"/>
          <w:lang w:val="fr-FR"/>
        </w:rPr>
        <w:t>14</w:t>
      </w:r>
      <w:r w:rsidRPr="00FF6BE7">
        <w:rPr>
          <w:color w:val="auto"/>
          <w:sz w:val="18"/>
          <w:lang w:val="fr-FR"/>
        </w:rPr>
        <w:t xml:space="preserve">. </w:t>
      </w:r>
      <w:r w:rsidRPr="00FF6BE7">
        <w:rPr>
          <w:color w:val="auto"/>
          <w:sz w:val="18"/>
          <w:lang w:val="fr-FR"/>
        </w:rPr>
        <w:tab/>
        <w:t xml:space="preserve">UN Habitat. </w:t>
      </w:r>
      <w:r w:rsidRPr="0034429D">
        <w:rPr>
          <w:i/>
          <w:iCs/>
          <w:color w:val="auto"/>
          <w:sz w:val="18"/>
        </w:rPr>
        <w:t>World urbanization prospects: the 2018 revision</w:t>
      </w:r>
      <w:r w:rsidRPr="0034429D">
        <w:rPr>
          <w:color w:val="auto"/>
          <w:sz w:val="18"/>
        </w:rPr>
        <w:t>. 2019 : 126 p.</w:t>
      </w:r>
    </w:p>
    <w:p w14:paraId="4C677995" w14:textId="77777777" w:rsidR="00D7206A" w:rsidRPr="0034429D" w:rsidRDefault="00D7206A" w:rsidP="00D7206A">
      <w:pPr>
        <w:pStyle w:val="Bibliographie"/>
        <w:rPr>
          <w:color w:val="auto"/>
          <w:sz w:val="18"/>
        </w:rPr>
      </w:pPr>
      <w:r>
        <w:rPr>
          <w:color w:val="auto"/>
          <w:sz w:val="18"/>
        </w:rPr>
        <w:t>15</w:t>
      </w:r>
      <w:r w:rsidRPr="0034429D">
        <w:rPr>
          <w:color w:val="auto"/>
          <w:sz w:val="18"/>
        </w:rPr>
        <w:t xml:space="preserve">. </w:t>
      </w:r>
      <w:r w:rsidRPr="0034429D">
        <w:rPr>
          <w:color w:val="auto"/>
          <w:sz w:val="18"/>
        </w:rPr>
        <w:tab/>
        <w:t xml:space="preserve">Dalecky A, Bâ K, Piry S, </w:t>
      </w:r>
      <w:r w:rsidRPr="0034429D">
        <w:rPr>
          <w:i/>
          <w:iCs/>
          <w:color w:val="auto"/>
          <w:sz w:val="18"/>
        </w:rPr>
        <w:t>et al.</w:t>
      </w:r>
      <w:r w:rsidRPr="0034429D">
        <w:rPr>
          <w:color w:val="auto"/>
          <w:sz w:val="18"/>
        </w:rPr>
        <w:t xml:space="preserve"> Range expansion of the invasive house mouse </w:t>
      </w:r>
      <w:r w:rsidRPr="0034429D">
        <w:rPr>
          <w:i/>
          <w:color w:val="auto"/>
          <w:sz w:val="18"/>
        </w:rPr>
        <w:t>Mus musculus domesticus</w:t>
      </w:r>
      <w:r w:rsidRPr="0034429D">
        <w:rPr>
          <w:color w:val="auto"/>
          <w:sz w:val="18"/>
        </w:rPr>
        <w:t xml:space="preserve"> in Senegal, West Africa: a synthesis of trapping data over three decades, 1983–2014. </w:t>
      </w:r>
      <w:r w:rsidRPr="0034429D">
        <w:rPr>
          <w:i/>
          <w:iCs/>
          <w:color w:val="auto"/>
          <w:sz w:val="18"/>
        </w:rPr>
        <w:t>Mammal Review</w:t>
      </w:r>
      <w:r w:rsidRPr="0034429D">
        <w:rPr>
          <w:color w:val="auto"/>
          <w:sz w:val="18"/>
        </w:rPr>
        <w:t xml:space="preserve"> 2015 ; 45 : 176–190.</w:t>
      </w:r>
    </w:p>
    <w:p w14:paraId="38B021B2" w14:textId="77777777" w:rsidR="00D7206A" w:rsidRPr="0034429D" w:rsidRDefault="00D7206A" w:rsidP="00D7206A">
      <w:pPr>
        <w:pStyle w:val="Bibliographie"/>
        <w:rPr>
          <w:color w:val="auto"/>
          <w:sz w:val="18"/>
        </w:rPr>
      </w:pPr>
      <w:r>
        <w:rPr>
          <w:color w:val="auto"/>
          <w:sz w:val="18"/>
        </w:rPr>
        <w:t>16</w:t>
      </w:r>
      <w:r w:rsidRPr="0034429D">
        <w:rPr>
          <w:color w:val="auto"/>
          <w:sz w:val="18"/>
        </w:rPr>
        <w:t xml:space="preserve">. </w:t>
      </w:r>
      <w:r w:rsidRPr="0034429D">
        <w:rPr>
          <w:color w:val="auto"/>
          <w:sz w:val="18"/>
        </w:rPr>
        <w:tab/>
        <w:t>Adebimpe WO. Community awareness and perception towards rodent control</w:t>
      </w:r>
      <w:r w:rsidRPr="0034429D">
        <w:rPr>
          <w:rFonts w:ascii="Times New Roman" w:hAnsi="Times New Roman"/>
          <w:color w:val="auto"/>
          <w:sz w:val="18"/>
        </w:rPr>
        <w:t> </w:t>
      </w:r>
      <w:r w:rsidRPr="0034429D">
        <w:rPr>
          <w:color w:val="auto"/>
          <w:sz w:val="18"/>
        </w:rPr>
        <w:t xml:space="preserve">: implications for prevention and control of Lassa Fever in urban slums of South-Western Nigeria. </w:t>
      </w:r>
      <w:r w:rsidRPr="0034429D">
        <w:rPr>
          <w:i/>
          <w:iCs/>
          <w:color w:val="auto"/>
          <w:sz w:val="18"/>
        </w:rPr>
        <w:t>Malta Journal of Health Sciences</w:t>
      </w:r>
      <w:r w:rsidRPr="0034429D">
        <w:rPr>
          <w:color w:val="auto"/>
          <w:sz w:val="18"/>
        </w:rPr>
        <w:t xml:space="preserve"> 2015 ; 26–32.</w:t>
      </w:r>
    </w:p>
    <w:p w14:paraId="580977F7" w14:textId="77777777" w:rsidR="00D7206A" w:rsidRPr="0034429D" w:rsidRDefault="00D7206A" w:rsidP="00D7206A">
      <w:pPr>
        <w:pStyle w:val="Bibliographie"/>
        <w:rPr>
          <w:color w:val="auto"/>
          <w:sz w:val="18"/>
        </w:rPr>
      </w:pPr>
      <w:r>
        <w:rPr>
          <w:color w:val="auto"/>
          <w:sz w:val="18"/>
        </w:rPr>
        <w:t>17</w:t>
      </w:r>
      <w:r w:rsidRPr="0034429D">
        <w:rPr>
          <w:color w:val="auto"/>
          <w:sz w:val="18"/>
        </w:rPr>
        <w:t xml:space="preserve">. </w:t>
      </w:r>
      <w:r w:rsidRPr="0034429D">
        <w:rPr>
          <w:color w:val="auto"/>
          <w:sz w:val="18"/>
        </w:rPr>
        <w:tab/>
        <w:t xml:space="preserve">Garba M, Kane M, Gagare S, </w:t>
      </w:r>
      <w:r w:rsidRPr="0034429D">
        <w:rPr>
          <w:i/>
          <w:iCs/>
          <w:color w:val="auto"/>
          <w:sz w:val="18"/>
        </w:rPr>
        <w:t>et al.</w:t>
      </w:r>
      <w:r w:rsidRPr="0034429D">
        <w:rPr>
          <w:color w:val="auto"/>
          <w:sz w:val="18"/>
        </w:rPr>
        <w:t xml:space="preserve"> Local perception of rodent-associated problems in Sahelian urban areas: a survey in Niamey, Niger. </w:t>
      </w:r>
      <w:r w:rsidRPr="0034429D">
        <w:rPr>
          <w:i/>
          <w:iCs/>
          <w:color w:val="auto"/>
          <w:sz w:val="18"/>
        </w:rPr>
        <w:t>Urban Ecosystems</w:t>
      </w:r>
      <w:r w:rsidRPr="0034429D">
        <w:rPr>
          <w:color w:val="auto"/>
          <w:sz w:val="18"/>
        </w:rPr>
        <w:t xml:space="preserve"> 2014 ; 17 : 573–584.</w:t>
      </w:r>
    </w:p>
    <w:p w14:paraId="7E4C1173" w14:textId="77777777" w:rsidR="00D7206A" w:rsidRPr="003C424D" w:rsidRDefault="00D7206A" w:rsidP="00D7206A">
      <w:pPr>
        <w:pStyle w:val="Bibliographie"/>
        <w:rPr>
          <w:color w:val="auto"/>
          <w:sz w:val="18"/>
          <w:lang w:val="fr-FR"/>
        </w:rPr>
      </w:pPr>
      <w:r>
        <w:rPr>
          <w:color w:val="auto"/>
          <w:sz w:val="18"/>
        </w:rPr>
        <w:t>18</w:t>
      </w:r>
      <w:r w:rsidRPr="0034429D">
        <w:rPr>
          <w:color w:val="auto"/>
          <w:sz w:val="18"/>
        </w:rPr>
        <w:t xml:space="preserve">. </w:t>
      </w:r>
      <w:r w:rsidRPr="0034429D">
        <w:rPr>
          <w:color w:val="auto"/>
          <w:sz w:val="18"/>
        </w:rPr>
        <w:tab/>
      </w:r>
      <w:r w:rsidRPr="003C424D">
        <w:rPr>
          <w:color w:val="auto"/>
          <w:sz w:val="18"/>
        </w:rPr>
        <w:t xml:space="preserve">Dossou H, Le Guyader M, Gauthier P, </w:t>
      </w:r>
      <w:r w:rsidRPr="003C424D">
        <w:rPr>
          <w:i/>
          <w:iCs/>
          <w:color w:val="auto"/>
          <w:sz w:val="18"/>
        </w:rPr>
        <w:t>et al.</w:t>
      </w:r>
      <w:r w:rsidRPr="003C424D">
        <w:rPr>
          <w:color w:val="auto"/>
          <w:sz w:val="18"/>
        </w:rPr>
        <w:t xml:space="preserve"> </w:t>
      </w:r>
      <w:r w:rsidRPr="0034429D">
        <w:rPr>
          <w:color w:val="auto"/>
          <w:sz w:val="18"/>
        </w:rPr>
        <w:t xml:space="preserve">Fine‐scale prevalence and genetic diversity of urban small mammal‐borne pathogenic </w:t>
      </w:r>
      <w:r w:rsidRPr="0034429D">
        <w:rPr>
          <w:i/>
          <w:color w:val="auto"/>
          <w:sz w:val="18"/>
        </w:rPr>
        <w:t>Leptospira</w:t>
      </w:r>
      <w:r w:rsidRPr="0034429D">
        <w:rPr>
          <w:color w:val="auto"/>
          <w:sz w:val="18"/>
        </w:rPr>
        <w:t xml:space="preserve"> in Africa: A spatiotemporal survey within Cotonou, Benin. </w:t>
      </w:r>
      <w:r w:rsidRPr="003C424D">
        <w:rPr>
          <w:i/>
          <w:iCs/>
          <w:color w:val="auto"/>
          <w:sz w:val="18"/>
          <w:lang w:val="fr-FR"/>
        </w:rPr>
        <w:t>Zoonoses and Public Health</w:t>
      </w:r>
      <w:r w:rsidRPr="003C424D">
        <w:rPr>
          <w:color w:val="auto"/>
          <w:sz w:val="18"/>
          <w:lang w:val="fr-FR"/>
        </w:rPr>
        <w:t xml:space="preserve"> 2022 ;.</w:t>
      </w:r>
    </w:p>
    <w:p w14:paraId="474656FF" w14:textId="77777777" w:rsidR="00D7206A" w:rsidRPr="0034429D" w:rsidRDefault="00D7206A" w:rsidP="00D7206A">
      <w:pPr>
        <w:pStyle w:val="Bibliographie"/>
        <w:rPr>
          <w:color w:val="auto"/>
          <w:sz w:val="18"/>
          <w:lang w:val="fr-FR"/>
        </w:rPr>
      </w:pPr>
      <w:r w:rsidRPr="003C424D">
        <w:rPr>
          <w:color w:val="auto"/>
          <w:sz w:val="18"/>
          <w:lang w:val="fr-FR"/>
        </w:rPr>
        <w:t xml:space="preserve">19. </w:t>
      </w:r>
      <w:r w:rsidRPr="003C424D">
        <w:rPr>
          <w:color w:val="auto"/>
          <w:sz w:val="18"/>
          <w:lang w:val="fr-FR"/>
        </w:rPr>
        <w:tab/>
      </w:r>
      <w:r w:rsidRPr="0034429D">
        <w:rPr>
          <w:color w:val="auto"/>
          <w:sz w:val="18"/>
          <w:lang w:val="fr-FR"/>
        </w:rPr>
        <w:t>Odou SS. Nuisances des rongeurs à Cotonou: perceptions et organisations de la lutte par les habitants [License]. Cotonou, Bénin : EPAC, Université d’Abomey-Calavi. 2018.</w:t>
      </w:r>
    </w:p>
    <w:p w14:paraId="708455F7" w14:textId="77777777" w:rsidR="00D7206A" w:rsidRPr="0034429D" w:rsidRDefault="00D7206A" w:rsidP="00D7206A">
      <w:pPr>
        <w:pStyle w:val="Bibliographie"/>
        <w:rPr>
          <w:color w:val="auto"/>
          <w:sz w:val="18"/>
          <w:lang w:val="fr-FR"/>
        </w:rPr>
      </w:pPr>
      <w:r>
        <w:rPr>
          <w:color w:val="auto"/>
          <w:sz w:val="18"/>
          <w:lang w:val="fr-FR"/>
        </w:rPr>
        <w:t>20</w:t>
      </w:r>
      <w:r w:rsidRPr="0034429D">
        <w:rPr>
          <w:color w:val="auto"/>
          <w:sz w:val="18"/>
          <w:lang w:val="fr-FR"/>
        </w:rPr>
        <w:t xml:space="preserve">. </w:t>
      </w:r>
      <w:r w:rsidRPr="0034429D">
        <w:rPr>
          <w:color w:val="auto"/>
          <w:sz w:val="18"/>
          <w:lang w:val="fr-FR"/>
        </w:rPr>
        <w:tab/>
        <w:t xml:space="preserve">Sorel F, Armstrong. La lutte préventive contre la peste dans la circonscription de Dakar et dépendances durant l’année 1928. </w:t>
      </w:r>
      <w:r w:rsidRPr="0034429D">
        <w:rPr>
          <w:i/>
          <w:iCs/>
          <w:color w:val="auto"/>
          <w:sz w:val="18"/>
          <w:lang w:val="fr-FR"/>
        </w:rPr>
        <w:t>Annales de Médecine et de Pharmacie Coloniales</w:t>
      </w:r>
      <w:r w:rsidRPr="0034429D">
        <w:rPr>
          <w:color w:val="auto"/>
          <w:sz w:val="18"/>
          <w:lang w:val="fr-FR"/>
        </w:rPr>
        <w:t xml:space="preserve"> 1929 ; 27 : 64–72.</w:t>
      </w:r>
    </w:p>
    <w:p w14:paraId="1FE2E310" w14:textId="77777777" w:rsidR="00D7206A" w:rsidRPr="0034429D" w:rsidRDefault="00D7206A" w:rsidP="00D7206A">
      <w:pPr>
        <w:pStyle w:val="Bibliographie"/>
        <w:rPr>
          <w:color w:val="auto"/>
          <w:sz w:val="18"/>
          <w:lang w:val="fr-FR"/>
        </w:rPr>
      </w:pPr>
      <w:r>
        <w:rPr>
          <w:color w:val="auto"/>
          <w:sz w:val="18"/>
          <w:lang w:val="fr-FR"/>
        </w:rPr>
        <w:t>21</w:t>
      </w:r>
      <w:r w:rsidRPr="0034429D">
        <w:rPr>
          <w:color w:val="auto"/>
          <w:sz w:val="18"/>
          <w:lang w:val="fr-FR"/>
        </w:rPr>
        <w:t xml:space="preserve">. </w:t>
      </w:r>
      <w:r w:rsidRPr="0034429D">
        <w:rPr>
          <w:color w:val="auto"/>
          <w:sz w:val="18"/>
          <w:lang w:val="fr-FR"/>
        </w:rPr>
        <w:tab/>
        <w:t xml:space="preserve">Cazanove F. Le problème du rat dans le territoire de Dakar et dépendances. </w:t>
      </w:r>
      <w:r w:rsidRPr="0034429D">
        <w:rPr>
          <w:i/>
          <w:iCs/>
          <w:color w:val="auto"/>
          <w:sz w:val="18"/>
          <w:lang w:val="fr-FR"/>
        </w:rPr>
        <w:t>Annales de Médecine et de Pharmacie Coloniales</w:t>
      </w:r>
      <w:r w:rsidRPr="0034429D">
        <w:rPr>
          <w:color w:val="auto"/>
          <w:sz w:val="18"/>
          <w:lang w:val="fr-FR"/>
        </w:rPr>
        <w:t xml:space="preserve"> 1932 ; 30 : 108–144.</w:t>
      </w:r>
    </w:p>
    <w:p w14:paraId="5E2D99E1" w14:textId="77777777" w:rsidR="00D7206A" w:rsidRPr="0034429D" w:rsidRDefault="00D7206A" w:rsidP="00D7206A">
      <w:pPr>
        <w:pStyle w:val="Bibliographie"/>
        <w:rPr>
          <w:color w:val="auto"/>
          <w:sz w:val="18"/>
        </w:rPr>
      </w:pPr>
      <w:r>
        <w:rPr>
          <w:color w:val="auto"/>
          <w:sz w:val="18"/>
          <w:lang w:val="fr-FR"/>
        </w:rPr>
        <w:lastRenderedPageBreak/>
        <w:t>22</w:t>
      </w:r>
      <w:r w:rsidRPr="0034429D">
        <w:rPr>
          <w:color w:val="auto"/>
          <w:sz w:val="18"/>
          <w:lang w:val="fr-FR"/>
        </w:rPr>
        <w:t xml:space="preserve">. </w:t>
      </w:r>
      <w:r w:rsidRPr="0034429D">
        <w:rPr>
          <w:color w:val="auto"/>
          <w:sz w:val="18"/>
          <w:lang w:val="fr-FR"/>
        </w:rPr>
        <w:tab/>
        <w:t xml:space="preserve">Tilahun T, Engdayehu G, Wondmnow B, </w:t>
      </w:r>
      <w:r w:rsidRPr="0034429D">
        <w:rPr>
          <w:i/>
          <w:iCs/>
          <w:color w:val="auto"/>
          <w:sz w:val="18"/>
          <w:lang w:val="fr-FR"/>
        </w:rPr>
        <w:t>et al.</w:t>
      </w:r>
      <w:r w:rsidRPr="0034429D">
        <w:rPr>
          <w:color w:val="auto"/>
          <w:sz w:val="18"/>
          <w:lang w:val="fr-FR"/>
        </w:rPr>
        <w:t xml:space="preserve"> </w:t>
      </w:r>
      <w:r w:rsidRPr="0034429D">
        <w:rPr>
          <w:color w:val="auto"/>
          <w:sz w:val="18"/>
        </w:rPr>
        <w:t xml:space="preserve">Establishing Ecological Based Rodent Management in Ethiopia – Part 3: Collective implementation and ways forward. Available online: </w:t>
      </w:r>
      <w:r w:rsidRPr="0034429D">
        <w:rPr>
          <w:i/>
          <w:color w:val="auto"/>
          <w:sz w:val="18"/>
        </w:rPr>
        <w:t xml:space="preserve">https://thewaterchannel.tv/thewaterblog/establishing-ecological-based-rodent-management-in-ethiopia-part-3-collective-implementation-and-ways-forward/ </w:t>
      </w:r>
      <w:r w:rsidRPr="0034429D">
        <w:rPr>
          <w:color w:val="auto"/>
          <w:sz w:val="18"/>
        </w:rPr>
        <w:t>(accessed on 12/01/2023) 2022.</w:t>
      </w:r>
    </w:p>
    <w:p w14:paraId="16752801" w14:textId="77777777" w:rsidR="00D7206A" w:rsidRPr="0034429D" w:rsidRDefault="00D7206A" w:rsidP="00D7206A">
      <w:pPr>
        <w:pStyle w:val="Bibliographie"/>
        <w:rPr>
          <w:color w:val="auto"/>
          <w:sz w:val="18"/>
        </w:rPr>
      </w:pPr>
      <w:r>
        <w:rPr>
          <w:color w:val="auto"/>
          <w:sz w:val="18"/>
        </w:rPr>
        <w:t>23</w:t>
      </w:r>
      <w:r w:rsidRPr="0034429D">
        <w:rPr>
          <w:color w:val="auto"/>
          <w:sz w:val="18"/>
        </w:rPr>
        <w:t xml:space="preserve">. </w:t>
      </w:r>
      <w:r w:rsidRPr="0034429D">
        <w:rPr>
          <w:color w:val="auto"/>
          <w:sz w:val="18"/>
        </w:rPr>
        <w:tab/>
        <w:t xml:space="preserve">Rodent Green Management. EBRM campaigns in Amhara region. Available online: </w:t>
      </w:r>
      <w:r w:rsidRPr="0034429D">
        <w:rPr>
          <w:i/>
          <w:iCs/>
          <w:color w:val="auto"/>
          <w:sz w:val="18"/>
        </w:rPr>
        <w:t>https://www.rodentgreen.com/case-studies/ebrm-campaigns-in-amhara-region/</w:t>
      </w:r>
      <w:r w:rsidRPr="0034429D">
        <w:rPr>
          <w:color w:val="auto"/>
          <w:sz w:val="18"/>
        </w:rPr>
        <w:t xml:space="preserve"> (accessed on 12/01/2023).</w:t>
      </w:r>
    </w:p>
    <w:p w14:paraId="278C6AFB" w14:textId="77777777" w:rsidR="00D7206A" w:rsidRPr="0034429D" w:rsidRDefault="00D7206A" w:rsidP="00D7206A">
      <w:pPr>
        <w:pStyle w:val="Bibliographie"/>
        <w:rPr>
          <w:color w:val="auto"/>
          <w:sz w:val="18"/>
        </w:rPr>
      </w:pPr>
      <w:r w:rsidRPr="0034429D">
        <w:rPr>
          <w:color w:val="auto"/>
          <w:sz w:val="18"/>
        </w:rPr>
        <w:t>2</w:t>
      </w:r>
      <w:r>
        <w:rPr>
          <w:color w:val="auto"/>
          <w:sz w:val="18"/>
        </w:rPr>
        <w:t>4</w:t>
      </w:r>
      <w:r w:rsidRPr="0034429D">
        <w:rPr>
          <w:color w:val="auto"/>
          <w:sz w:val="18"/>
        </w:rPr>
        <w:t xml:space="preserve">. </w:t>
      </w:r>
      <w:r w:rsidRPr="0034429D">
        <w:rPr>
          <w:color w:val="auto"/>
          <w:sz w:val="18"/>
        </w:rPr>
        <w:tab/>
        <w:t xml:space="preserve">Rodent Green Management. Bio-rodenticide. Available online: </w:t>
      </w:r>
      <w:r w:rsidRPr="0034429D">
        <w:rPr>
          <w:i/>
          <w:iCs/>
          <w:color w:val="auto"/>
          <w:sz w:val="18"/>
        </w:rPr>
        <w:t>http://www.rodentgreen.com/bio-rodenticide/</w:t>
      </w:r>
      <w:r w:rsidRPr="0034429D">
        <w:rPr>
          <w:color w:val="auto"/>
          <w:sz w:val="18"/>
        </w:rPr>
        <w:t xml:space="preserve"> (accessed on 12/01/2023).</w:t>
      </w:r>
    </w:p>
    <w:p w14:paraId="50F0F700" w14:textId="77777777" w:rsidR="00D7206A" w:rsidRPr="0034429D" w:rsidRDefault="00D7206A" w:rsidP="00D7206A">
      <w:pPr>
        <w:pStyle w:val="Bibliographie"/>
        <w:rPr>
          <w:color w:val="auto"/>
          <w:sz w:val="18"/>
        </w:rPr>
      </w:pPr>
      <w:r>
        <w:rPr>
          <w:color w:val="auto"/>
          <w:sz w:val="18"/>
        </w:rPr>
        <w:t>25</w:t>
      </w:r>
      <w:r w:rsidRPr="0034429D">
        <w:rPr>
          <w:color w:val="auto"/>
          <w:sz w:val="18"/>
        </w:rPr>
        <w:t xml:space="preserve">. </w:t>
      </w:r>
      <w:r w:rsidRPr="0034429D">
        <w:rPr>
          <w:color w:val="auto"/>
          <w:sz w:val="18"/>
        </w:rPr>
        <w:tab/>
        <w:t xml:space="preserve">TheWaterChannel. Bio-Rodenticide. Available online: </w:t>
      </w:r>
      <w:r w:rsidRPr="0034429D">
        <w:rPr>
          <w:i/>
          <w:iCs/>
          <w:color w:val="auto"/>
          <w:sz w:val="18"/>
        </w:rPr>
        <w:t xml:space="preserve">https://thewaterchannel.tv/videos/bio-rodenticide/ </w:t>
      </w:r>
      <w:r w:rsidRPr="0034429D">
        <w:rPr>
          <w:color w:val="auto"/>
          <w:sz w:val="18"/>
        </w:rPr>
        <w:t>(accessed on 12/01/2023).</w:t>
      </w:r>
    </w:p>
    <w:p w14:paraId="47409058" w14:textId="77777777" w:rsidR="00D7206A" w:rsidRPr="0034429D" w:rsidRDefault="00D7206A" w:rsidP="00D7206A">
      <w:pPr>
        <w:pStyle w:val="Bibliographie"/>
        <w:rPr>
          <w:color w:val="auto"/>
          <w:sz w:val="18"/>
        </w:rPr>
      </w:pPr>
      <w:r>
        <w:rPr>
          <w:color w:val="auto"/>
          <w:sz w:val="18"/>
          <w:lang w:val="fr-FR"/>
        </w:rPr>
        <w:t>26</w:t>
      </w:r>
      <w:r w:rsidRPr="0034429D">
        <w:rPr>
          <w:color w:val="auto"/>
          <w:sz w:val="18"/>
          <w:lang w:val="fr-FR"/>
        </w:rPr>
        <w:t xml:space="preserve">. </w:t>
      </w:r>
      <w:r w:rsidRPr="0034429D">
        <w:rPr>
          <w:color w:val="auto"/>
          <w:sz w:val="18"/>
          <w:lang w:val="fr-FR"/>
        </w:rPr>
        <w:tab/>
        <w:t xml:space="preserve">Meheretu Y, Ashenafi F, Kidane D, </w:t>
      </w:r>
      <w:r w:rsidRPr="0034429D">
        <w:rPr>
          <w:i/>
          <w:iCs/>
          <w:color w:val="auto"/>
          <w:sz w:val="18"/>
          <w:lang w:val="fr-FR"/>
        </w:rPr>
        <w:t>et al.</w:t>
      </w:r>
      <w:r w:rsidRPr="0034429D">
        <w:rPr>
          <w:color w:val="auto"/>
          <w:sz w:val="18"/>
          <w:lang w:val="fr-FR"/>
        </w:rPr>
        <w:t xml:space="preserve"> </w:t>
      </w:r>
      <w:r w:rsidRPr="0034429D">
        <w:rPr>
          <w:color w:val="auto"/>
          <w:sz w:val="18"/>
        </w:rPr>
        <w:t xml:space="preserve">Stored-grain losses and management practices among smallholder cereal farmers in Northern Ethiopia. </w:t>
      </w:r>
      <w:r w:rsidRPr="0034429D">
        <w:rPr>
          <w:i/>
          <w:iCs/>
          <w:color w:val="auto"/>
          <w:sz w:val="18"/>
        </w:rPr>
        <w:t>International Journal of Pest Management</w:t>
      </w:r>
      <w:r w:rsidRPr="0034429D">
        <w:rPr>
          <w:color w:val="auto"/>
          <w:sz w:val="18"/>
        </w:rPr>
        <w:t xml:space="preserve"> 2022 ; 68 : 59–68.</w:t>
      </w:r>
    </w:p>
    <w:p w14:paraId="12EE558A" w14:textId="77777777" w:rsidR="00D7206A" w:rsidRPr="0034429D" w:rsidRDefault="00D7206A" w:rsidP="00D7206A">
      <w:pPr>
        <w:pStyle w:val="Bibliographie"/>
        <w:rPr>
          <w:color w:val="auto"/>
          <w:sz w:val="18"/>
        </w:rPr>
      </w:pPr>
      <w:r>
        <w:rPr>
          <w:color w:val="auto"/>
          <w:sz w:val="18"/>
        </w:rPr>
        <w:t>27</w:t>
      </w:r>
      <w:r w:rsidRPr="0034429D">
        <w:rPr>
          <w:color w:val="auto"/>
          <w:sz w:val="18"/>
        </w:rPr>
        <w:t xml:space="preserve">. </w:t>
      </w:r>
      <w:r w:rsidRPr="0034429D">
        <w:rPr>
          <w:color w:val="auto"/>
          <w:sz w:val="18"/>
        </w:rPr>
        <w:tab/>
        <w:t xml:space="preserve">AGRA. </w:t>
      </w:r>
      <w:r w:rsidRPr="0034429D">
        <w:rPr>
          <w:i/>
          <w:iCs/>
          <w:color w:val="auto"/>
          <w:sz w:val="18"/>
        </w:rPr>
        <w:t>Africa Agriculture Status Report: The Business of Smallholder Agriculture in Sub-Saharan Africa. (Issue 5)</w:t>
      </w:r>
      <w:r w:rsidRPr="0034429D">
        <w:rPr>
          <w:color w:val="auto"/>
          <w:sz w:val="18"/>
        </w:rPr>
        <w:t>. Nairobi, Kenya : Alliance for a Green Revolution in Africa (AGRA), 2017 : 180 p.</w:t>
      </w:r>
    </w:p>
    <w:p w14:paraId="5C54533E" w14:textId="77777777" w:rsidR="00D7206A" w:rsidRPr="0034429D" w:rsidRDefault="00D7206A" w:rsidP="00D7206A">
      <w:pPr>
        <w:pStyle w:val="Bibliographie"/>
        <w:rPr>
          <w:color w:val="auto"/>
          <w:sz w:val="18"/>
        </w:rPr>
      </w:pPr>
      <w:r>
        <w:rPr>
          <w:color w:val="auto"/>
          <w:sz w:val="18"/>
          <w:lang w:val="fr-FR"/>
        </w:rPr>
        <w:t>28</w:t>
      </w:r>
      <w:r w:rsidRPr="0034429D">
        <w:rPr>
          <w:color w:val="auto"/>
          <w:sz w:val="18"/>
          <w:lang w:val="fr-FR"/>
        </w:rPr>
        <w:t xml:space="preserve">. </w:t>
      </w:r>
      <w:r w:rsidRPr="0034429D">
        <w:rPr>
          <w:color w:val="auto"/>
          <w:sz w:val="18"/>
          <w:lang w:val="fr-FR"/>
        </w:rPr>
        <w:tab/>
        <w:t xml:space="preserve">Hima K, Granjon L, Gauthier P, </w:t>
      </w:r>
      <w:r w:rsidRPr="0034429D">
        <w:rPr>
          <w:i/>
          <w:iCs/>
          <w:color w:val="auto"/>
          <w:sz w:val="18"/>
          <w:lang w:val="fr-FR"/>
        </w:rPr>
        <w:t>et al.</w:t>
      </w:r>
      <w:r w:rsidRPr="0034429D">
        <w:rPr>
          <w:color w:val="auto"/>
          <w:sz w:val="18"/>
          <w:lang w:val="fr-FR"/>
        </w:rPr>
        <w:t xml:space="preserve"> </w:t>
      </w:r>
      <w:r w:rsidRPr="0034429D">
        <w:rPr>
          <w:color w:val="auto"/>
          <w:sz w:val="18"/>
        </w:rPr>
        <w:t xml:space="preserve">Population Dynamics and Genetics of </w:t>
      </w:r>
      <w:r w:rsidRPr="0034429D">
        <w:rPr>
          <w:i/>
          <w:iCs/>
          <w:color w:val="auto"/>
          <w:sz w:val="18"/>
        </w:rPr>
        <w:t>Gerbillus nigeriae</w:t>
      </w:r>
      <w:r w:rsidRPr="0034429D">
        <w:rPr>
          <w:color w:val="auto"/>
          <w:sz w:val="18"/>
        </w:rPr>
        <w:t xml:space="preserve"> in Central Sahel: Implications for Rodent Pest Control. </w:t>
      </w:r>
      <w:r w:rsidRPr="0034429D">
        <w:rPr>
          <w:i/>
          <w:iCs/>
          <w:color w:val="auto"/>
          <w:sz w:val="18"/>
        </w:rPr>
        <w:t>Ecology and Evolutionary Biology</w:t>
      </w:r>
      <w:r w:rsidRPr="0034429D">
        <w:rPr>
          <w:color w:val="auto"/>
          <w:sz w:val="18"/>
        </w:rPr>
        <w:t xml:space="preserve"> 2019 ; 4 : 45.</w:t>
      </w:r>
    </w:p>
    <w:p w14:paraId="2A0A4FA3" w14:textId="77777777" w:rsidR="00D7206A" w:rsidRPr="00D7206A" w:rsidRDefault="00D7206A" w:rsidP="00D7206A">
      <w:pPr>
        <w:pStyle w:val="Bibliographie"/>
        <w:rPr>
          <w:color w:val="auto"/>
          <w:sz w:val="18"/>
          <w:lang w:val="fr-FR"/>
        </w:rPr>
      </w:pPr>
      <w:r>
        <w:rPr>
          <w:color w:val="auto"/>
          <w:sz w:val="18"/>
        </w:rPr>
        <w:t>29</w:t>
      </w:r>
      <w:r w:rsidRPr="0034429D">
        <w:rPr>
          <w:color w:val="auto"/>
          <w:sz w:val="18"/>
        </w:rPr>
        <w:t xml:space="preserve">. </w:t>
      </w:r>
      <w:r w:rsidRPr="0034429D">
        <w:rPr>
          <w:color w:val="auto"/>
          <w:sz w:val="18"/>
        </w:rPr>
        <w:tab/>
        <w:t xml:space="preserve">Niang CT, Kane M, Niang Y, </w:t>
      </w:r>
      <w:r w:rsidRPr="0034429D">
        <w:rPr>
          <w:i/>
          <w:iCs/>
          <w:color w:val="auto"/>
          <w:sz w:val="18"/>
        </w:rPr>
        <w:t>et al.</w:t>
      </w:r>
      <w:r w:rsidRPr="0034429D">
        <w:rPr>
          <w:color w:val="auto"/>
          <w:sz w:val="18"/>
        </w:rPr>
        <w:t xml:space="preserve"> Socio-environmental changes and rodent populations in lowland agroecosystems of the lower delta of the River Senegal, West Africa: results of observations over a decade, 2008-2019. </w:t>
      </w:r>
      <w:r w:rsidRPr="00D7206A">
        <w:rPr>
          <w:i/>
          <w:iCs/>
          <w:color w:val="auto"/>
          <w:sz w:val="18"/>
          <w:lang w:val="fr-FR"/>
        </w:rPr>
        <w:t>Journal of Vertebrate Biology</w:t>
      </w:r>
      <w:r w:rsidRPr="00D7206A">
        <w:rPr>
          <w:color w:val="auto"/>
          <w:sz w:val="18"/>
          <w:lang w:val="fr-FR"/>
        </w:rPr>
        <w:t xml:space="preserve"> 2022 ; 71 : 22015.</w:t>
      </w:r>
    </w:p>
    <w:p w14:paraId="689DD915" w14:textId="77777777" w:rsidR="00D7206A" w:rsidRPr="0034429D" w:rsidRDefault="00D7206A" w:rsidP="00D7206A">
      <w:pPr>
        <w:pStyle w:val="Bibliographie"/>
        <w:rPr>
          <w:i/>
          <w:color w:val="auto"/>
          <w:sz w:val="18"/>
          <w:lang w:val="fr-FR"/>
        </w:rPr>
      </w:pPr>
      <w:r w:rsidRPr="00D7206A">
        <w:rPr>
          <w:color w:val="auto"/>
          <w:sz w:val="18"/>
          <w:lang w:val="fr-FR"/>
        </w:rPr>
        <w:t xml:space="preserve">30. </w:t>
      </w:r>
      <w:r w:rsidRPr="00D7206A">
        <w:rPr>
          <w:color w:val="auto"/>
          <w:sz w:val="18"/>
          <w:lang w:val="fr-FR"/>
        </w:rPr>
        <w:tab/>
      </w:r>
      <w:r w:rsidRPr="0034429D">
        <w:rPr>
          <w:color w:val="auto"/>
          <w:sz w:val="18"/>
          <w:lang w:val="fr-FR"/>
        </w:rPr>
        <w:t xml:space="preserve">Giban J. </w:t>
      </w:r>
      <w:r w:rsidRPr="0034429D">
        <w:rPr>
          <w:i/>
          <w:iCs/>
          <w:color w:val="auto"/>
          <w:sz w:val="18"/>
          <w:lang w:val="fr-FR"/>
        </w:rPr>
        <w:t>Les rongeurs des cultures vivrières des régions du Niger. Inventaire des questions et projet d’un programme d’études en vue de la lutte</w:t>
      </w:r>
      <w:r w:rsidRPr="0034429D">
        <w:rPr>
          <w:color w:val="auto"/>
          <w:sz w:val="18"/>
          <w:lang w:val="fr-FR"/>
        </w:rPr>
        <w:t xml:space="preserve">. Secrétariat d’état aux affaires étrangères chargé de la coopération &amp; République du Mali, 1967 : 43 p. </w:t>
      </w:r>
      <w:r w:rsidRPr="0034429D">
        <w:rPr>
          <w:i/>
          <w:color w:val="auto"/>
          <w:sz w:val="18"/>
          <w:lang w:val="fr-FR"/>
        </w:rPr>
        <w:t>http://vminfotron-dev.mpl.ird.fr:8080/masto2_2/infos/043.pdf</w:t>
      </w:r>
    </w:p>
    <w:p w14:paraId="0A9DF5AA" w14:textId="77777777" w:rsidR="00D7206A" w:rsidRPr="0034429D" w:rsidRDefault="00D7206A" w:rsidP="00D7206A">
      <w:pPr>
        <w:pStyle w:val="Bibliographie"/>
        <w:rPr>
          <w:color w:val="auto"/>
          <w:sz w:val="18"/>
        </w:rPr>
      </w:pPr>
      <w:r>
        <w:rPr>
          <w:color w:val="auto"/>
          <w:sz w:val="18"/>
          <w:lang w:val="fr-FR"/>
        </w:rPr>
        <w:t>31</w:t>
      </w:r>
      <w:r w:rsidRPr="0034429D">
        <w:rPr>
          <w:color w:val="auto"/>
          <w:sz w:val="18"/>
          <w:lang w:val="fr-FR"/>
        </w:rPr>
        <w:t xml:space="preserve">. </w:t>
      </w:r>
      <w:r w:rsidRPr="0034429D">
        <w:rPr>
          <w:color w:val="auto"/>
          <w:sz w:val="18"/>
          <w:lang w:val="fr-FR"/>
        </w:rPr>
        <w:tab/>
        <w:t xml:space="preserve">Bernard J. </w:t>
      </w:r>
      <w:r w:rsidRPr="0034429D">
        <w:rPr>
          <w:i/>
          <w:iCs/>
          <w:color w:val="auto"/>
          <w:sz w:val="18"/>
          <w:lang w:val="fr-FR"/>
        </w:rPr>
        <w:t>Les dégâts de rongeurs dans le bassin du fleuve Sénégal et dans d’autres régions de la République du Sénégal</w:t>
      </w:r>
      <w:r w:rsidRPr="0034429D">
        <w:rPr>
          <w:color w:val="auto"/>
          <w:sz w:val="18"/>
          <w:lang w:val="fr-FR"/>
        </w:rPr>
        <w:t xml:space="preserve">. </w:t>
      </w:r>
      <w:r w:rsidRPr="0034429D">
        <w:rPr>
          <w:color w:val="auto"/>
          <w:sz w:val="18"/>
        </w:rPr>
        <w:t>Rome, Italie : OMVS, PNUD, FAO, 1976 : 34 p.</w:t>
      </w:r>
    </w:p>
    <w:p w14:paraId="68E637F9" w14:textId="77777777" w:rsidR="00D7206A" w:rsidRPr="0034429D" w:rsidRDefault="00D7206A" w:rsidP="00D7206A">
      <w:pPr>
        <w:pStyle w:val="Bibliographie"/>
        <w:rPr>
          <w:color w:val="auto"/>
          <w:sz w:val="18"/>
        </w:rPr>
      </w:pPr>
      <w:r>
        <w:rPr>
          <w:color w:val="auto"/>
          <w:sz w:val="18"/>
        </w:rPr>
        <w:t>32</w:t>
      </w:r>
      <w:r w:rsidRPr="0034429D">
        <w:rPr>
          <w:color w:val="auto"/>
          <w:sz w:val="18"/>
        </w:rPr>
        <w:t xml:space="preserve">. </w:t>
      </w:r>
      <w:r w:rsidRPr="0034429D">
        <w:rPr>
          <w:color w:val="auto"/>
          <w:sz w:val="18"/>
        </w:rPr>
        <w:tab/>
        <w:t xml:space="preserve">Fall MW. </w:t>
      </w:r>
      <w:r w:rsidRPr="0034429D">
        <w:rPr>
          <w:i/>
          <w:iCs/>
          <w:color w:val="auto"/>
          <w:sz w:val="18"/>
        </w:rPr>
        <w:t>Rodent Control in Senegal: Present Problems, Future Needs</w:t>
      </w:r>
      <w:r w:rsidRPr="0034429D">
        <w:rPr>
          <w:color w:val="auto"/>
          <w:sz w:val="18"/>
        </w:rPr>
        <w:t xml:space="preserve">. Denver, Colorado, USA : Denver Wildlife Research Center, 1976 : 31 p. </w:t>
      </w:r>
      <w:r w:rsidRPr="0034429D">
        <w:rPr>
          <w:i/>
          <w:color w:val="auto"/>
          <w:sz w:val="18"/>
        </w:rPr>
        <w:t>https://pdf.usaid.gov/pdf_docs/PNAAG459.pdf</w:t>
      </w:r>
    </w:p>
    <w:p w14:paraId="62FE34A8" w14:textId="77777777" w:rsidR="00D7206A" w:rsidRPr="0034429D" w:rsidRDefault="00D7206A" w:rsidP="00D7206A">
      <w:pPr>
        <w:pStyle w:val="Bibliographie"/>
        <w:rPr>
          <w:color w:val="auto"/>
          <w:sz w:val="18"/>
          <w:lang w:val="fr-FR"/>
        </w:rPr>
      </w:pPr>
      <w:r>
        <w:rPr>
          <w:color w:val="auto"/>
          <w:sz w:val="18"/>
          <w:lang w:val="fr-FR"/>
        </w:rPr>
        <w:t>33</w:t>
      </w:r>
      <w:r w:rsidRPr="00FF6BE7">
        <w:rPr>
          <w:color w:val="auto"/>
          <w:sz w:val="18"/>
          <w:lang w:val="fr-FR"/>
        </w:rPr>
        <w:t xml:space="preserve">. </w:t>
      </w:r>
      <w:r w:rsidRPr="00FF6BE7">
        <w:rPr>
          <w:color w:val="auto"/>
          <w:sz w:val="18"/>
          <w:lang w:val="fr-FR"/>
        </w:rPr>
        <w:tab/>
        <w:t xml:space="preserve">Duplantier J-M. </w:t>
      </w:r>
      <w:r w:rsidRPr="0034429D">
        <w:rPr>
          <w:i/>
          <w:iCs/>
          <w:color w:val="auto"/>
          <w:sz w:val="18"/>
          <w:lang w:val="fr-FR"/>
        </w:rPr>
        <w:t>Rapport sur la mission au Sénégal effectuée du 30 mai au 6 juin 1987</w:t>
      </w:r>
      <w:r w:rsidRPr="0034429D">
        <w:rPr>
          <w:color w:val="auto"/>
          <w:sz w:val="18"/>
          <w:lang w:val="fr-FR"/>
        </w:rPr>
        <w:t xml:space="preserve">. Montpellier, France : ORSTOM, 1987 : 5 p. </w:t>
      </w:r>
    </w:p>
    <w:p w14:paraId="4D36EBC5" w14:textId="77777777" w:rsidR="00D7206A" w:rsidRPr="0034429D" w:rsidRDefault="00D7206A" w:rsidP="00D7206A">
      <w:pPr>
        <w:pStyle w:val="Bibliographie"/>
        <w:rPr>
          <w:color w:val="auto"/>
          <w:sz w:val="18"/>
          <w:lang w:val="fr-FR"/>
        </w:rPr>
      </w:pPr>
      <w:r>
        <w:rPr>
          <w:color w:val="auto"/>
          <w:sz w:val="18"/>
          <w:lang w:val="fr-FR"/>
        </w:rPr>
        <w:t>34</w:t>
      </w:r>
      <w:r w:rsidRPr="0034429D">
        <w:rPr>
          <w:color w:val="auto"/>
          <w:sz w:val="18"/>
          <w:lang w:val="fr-FR"/>
        </w:rPr>
        <w:t xml:space="preserve">. </w:t>
      </w:r>
      <w:r w:rsidRPr="0034429D">
        <w:rPr>
          <w:color w:val="auto"/>
          <w:sz w:val="18"/>
          <w:lang w:val="fr-FR"/>
        </w:rPr>
        <w:tab/>
        <w:t xml:space="preserve">Gramet P. </w:t>
      </w:r>
      <w:r w:rsidRPr="0034429D">
        <w:rPr>
          <w:i/>
          <w:iCs/>
          <w:color w:val="auto"/>
          <w:sz w:val="18"/>
          <w:lang w:val="fr-FR"/>
        </w:rPr>
        <w:t>Proposition d’un programme de lutte à court, moyen et long terme à l’encontre des vertébrés ravageurs (Rongeurs et Oiseaux)</w:t>
      </w:r>
      <w:r w:rsidRPr="0034429D">
        <w:rPr>
          <w:color w:val="auto"/>
          <w:sz w:val="18"/>
          <w:lang w:val="fr-FR"/>
        </w:rPr>
        <w:t>. FAO, projet MAU/87/010, 1989 : 38 p.</w:t>
      </w:r>
    </w:p>
    <w:p w14:paraId="4EFFBD22" w14:textId="77777777" w:rsidR="00D7206A" w:rsidRPr="0034429D" w:rsidRDefault="00D7206A" w:rsidP="00D7206A">
      <w:pPr>
        <w:pStyle w:val="Bibliographie"/>
        <w:rPr>
          <w:i/>
          <w:color w:val="auto"/>
          <w:sz w:val="18"/>
        </w:rPr>
      </w:pPr>
      <w:r>
        <w:rPr>
          <w:color w:val="auto"/>
          <w:sz w:val="18"/>
          <w:lang w:val="fr-FR"/>
        </w:rPr>
        <w:t>35</w:t>
      </w:r>
      <w:r w:rsidRPr="0034429D">
        <w:rPr>
          <w:color w:val="auto"/>
          <w:sz w:val="18"/>
          <w:lang w:val="fr-FR"/>
        </w:rPr>
        <w:t xml:space="preserve">. </w:t>
      </w:r>
      <w:r w:rsidRPr="0034429D">
        <w:rPr>
          <w:color w:val="auto"/>
          <w:sz w:val="18"/>
          <w:lang w:val="fr-FR"/>
        </w:rPr>
        <w:tab/>
        <w:t xml:space="preserve">Bori A, Dalecky A. </w:t>
      </w:r>
      <w:r w:rsidRPr="0034429D">
        <w:rPr>
          <w:i/>
          <w:iCs/>
          <w:color w:val="auto"/>
          <w:sz w:val="18"/>
          <w:lang w:val="fr-FR"/>
        </w:rPr>
        <w:t>Rapport d’évaluation de l’impact et des besoins en situation d’urgence à la suite de l’infestation des rongeurs au Sénégal et en Mauritanie en 2020-2021.</w:t>
      </w:r>
      <w:r w:rsidRPr="0034429D">
        <w:rPr>
          <w:color w:val="auto"/>
          <w:sz w:val="18"/>
          <w:lang w:val="fr-FR"/>
        </w:rPr>
        <w:t xml:space="preserve"> </w:t>
      </w:r>
      <w:r w:rsidRPr="0034429D">
        <w:rPr>
          <w:color w:val="auto"/>
          <w:sz w:val="18"/>
        </w:rPr>
        <w:t xml:space="preserve">Food and Agriculture Organization of the United Nations, 2021 : 40 p. </w:t>
      </w:r>
      <w:r w:rsidRPr="0034429D">
        <w:rPr>
          <w:i/>
          <w:color w:val="auto"/>
          <w:sz w:val="18"/>
        </w:rPr>
        <w:t>http://dx.doi.org/10.13140/</w:t>
      </w:r>
    </w:p>
    <w:p w14:paraId="44078FA7" w14:textId="77777777" w:rsidR="00D7206A" w:rsidRPr="0034429D" w:rsidRDefault="00D7206A" w:rsidP="00D7206A">
      <w:pPr>
        <w:pStyle w:val="Bibliographie"/>
        <w:rPr>
          <w:color w:val="auto"/>
          <w:sz w:val="18"/>
          <w:lang w:val="fr-FR"/>
        </w:rPr>
      </w:pPr>
      <w:r w:rsidRPr="0034429D">
        <w:rPr>
          <w:i/>
          <w:color w:val="auto"/>
          <w:sz w:val="18"/>
          <w:lang w:val="fr-FR"/>
        </w:rPr>
        <w:t>RG.2.2.13813.70887</w:t>
      </w:r>
    </w:p>
    <w:p w14:paraId="711ECC63" w14:textId="77777777" w:rsidR="00D7206A" w:rsidRPr="003C424D" w:rsidRDefault="00D7206A" w:rsidP="00D7206A">
      <w:pPr>
        <w:pStyle w:val="Bibliographie"/>
        <w:rPr>
          <w:color w:val="auto"/>
          <w:sz w:val="18"/>
        </w:rPr>
      </w:pPr>
      <w:r>
        <w:rPr>
          <w:color w:val="auto"/>
          <w:sz w:val="18"/>
          <w:lang w:val="fr-FR"/>
        </w:rPr>
        <w:t>36</w:t>
      </w:r>
      <w:r w:rsidRPr="0034429D">
        <w:rPr>
          <w:color w:val="auto"/>
          <w:sz w:val="18"/>
          <w:lang w:val="fr-FR"/>
        </w:rPr>
        <w:t xml:space="preserve">. </w:t>
      </w:r>
      <w:r w:rsidRPr="0034429D">
        <w:rPr>
          <w:color w:val="auto"/>
          <w:sz w:val="18"/>
          <w:lang w:val="fr-FR"/>
        </w:rPr>
        <w:tab/>
        <w:t xml:space="preserve">Garba M, Abdellahi Tah OM, Breika K. </w:t>
      </w:r>
      <w:r w:rsidRPr="0034429D">
        <w:rPr>
          <w:i/>
          <w:iCs/>
          <w:color w:val="auto"/>
          <w:sz w:val="18"/>
          <w:lang w:val="fr-FR"/>
        </w:rPr>
        <w:t>Stratégie de gestion intégrée des rongeurs en Mauritanie</w:t>
      </w:r>
      <w:r w:rsidRPr="0034429D">
        <w:rPr>
          <w:color w:val="auto"/>
          <w:sz w:val="18"/>
          <w:lang w:val="fr-FR"/>
        </w:rPr>
        <w:t xml:space="preserve">. </w:t>
      </w:r>
      <w:r w:rsidRPr="003C424D">
        <w:rPr>
          <w:color w:val="auto"/>
          <w:sz w:val="18"/>
        </w:rPr>
        <w:t>FAO, 2021 : 18 p.</w:t>
      </w:r>
    </w:p>
    <w:p w14:paraId="4593E02F" w14:textId="77777777" w:rsidR="00D7206A" w:rsidRPr="0034429D" w:rsidRDefault="00D7206A" w:rsidP="00D7206A">
      <w:pPr>
        <w:pStyle w:val="Bibliographie"/>
        <w:rPr>
          <w:color w:val="auto"/>
          <w:sz w:val="18"/>
        </w:rPr>
      </w:pPr>
      <w:r w:rsidRPr="003C424D">
        <w:rPr>
          <w:color w:val="auto"/>
          <w:sz w:val="18"/>
        </w:rPr>
        <w:t xml:space="preserve">37. </w:t>
      </w:r>
      <w:r w:rsidRPr="003C424D">
        <w:rPr>
          <w:color w:val="auto"/>
          <w:sz w:val="18"/>
        </w:rPr>
        <w:tab/>
      </w:r>
      <w:r w:rsidRPr="0034429D">
        <w:rPr>
          <w:color w:val="auto"/>
          <w:sz w:val="18"/>
        </w:rPr>
        <w:t xml:space="preserve">Singleton GR, Sudarmaji, Brown PR. Comparison of different sizes of physical barriers for controlling the impact of the rice field rat, </w:t>
      </w:r>
      <w:r w:rsidRPr="0034429D">
        <w:rPr>
          <w:i/>
          <w:color w:val="auto"/>
          <w:sz w:val="18"/>
        </w:rPr>
        <w:t>Rattus argentiventer</w:t>
      </w:r>
      <w:r w:rsidRPr="0034429D">
        <w:rPr>
          <w:color w:val="auto"/>
          <w:sz w:val="18"/>
        </w:rPr>
        <w:t xml:space="preserve">, in rice crops in Indonesia. </w:t>
      </w:r>
      <w:r w:rsidRPr="0034429D">
        <w:rPr>
          <w:i/>
          <w:iCs/>
          <w:color w:val="auto"/>
          <w:sz w:val="18"/>
        </w:rPr>
        <w:t>Crop Protection</w:t>
      </w:r>
      <w:r w:rsidRPr="0034429D">
        <w:rPr>
          <w:color w:val="auto"/>
          <w:sz w:val="18"/>
        </w:rPr>
        <w:t xml:space="preserve"> 2003 ; 22 : 7–13.</w:t>
      </w:r>
    </w:p>
    <w:p w14:paraId="550C4C68" w14:textId="77777777" w:rsidR="00D7206A" w:rsidRPr="0034429D" w:rsidRDefault="00D7206A" w:rsidP="00D7206A">
      <w:pPr>
        <w:pStyle w:val="Bibliographie"/>
        <w:rPr>
          <w:color w:val="auto"/>
          <w:sz w:val="18"/>
        </w:rPr>
      </w:pPr>
      <w:r w:rsidRPr="00D7206A">
        <w:rPr>
          <w:color w:val="auto"/>
          <w:sz w:val="18"/>
        </w:rPr>
        <w:t xml:space="preserve">38. </w:t>
      </w:r>
      <w:r w:rsidRPr="00D7206A">
        <w:rPr>
          <w:color w:val="auto"/>
          <w:sz w:val="18"/>
        </w:rPr>
        <w:tab/>
      </w:r>
      <w:r w:rsidRPr="003C424D">
        <w:rPr>
          <w:color w:val="auto"/>
          <w:sz w:val="18"/>
        </w:rPr>
        <w:t xml:space="preserve">Wang D, Li Q, Li K, </w:t>
      </w:r>
      <w:r w:rsidRPr="003C424D">
        <w:rPr>
          <w:i/>
          <w:iCs/>
          <w:color w:val="auto"/>
          <w:sz w:val="18"/>
        </w:rPr>
        <w:t>et al.</w:t>
      </w:r>
      <w:r w:rsidRPr="003C424D">
        <w:rPr>
          <w:color w:val="auto"/>
          <w:sz w:val="18"/>
        </w:rPr>
        <w:t xml:space="preserve"> </w:t>
      </w:r>
      <w:r w:rsidRPr="0034429D">
        <w:rPr>
          <w:color w:val="auto"/>
          <w:sz w:val="18"/>
        </w:rPr>
        <w:t xml:space="preserve">Modified trap barrier system for the management of rodents in maize fields in Jilin Province, China. </w:t>
      </w:r>
      <w:r w:rsidRPr="0034429D">
        <w:rPr>
          <w:i/>
          <w:iCs/>
          <w:color w:val="auto"/>
          <w:sz w:val="18"/>
        </w:rPr>
        <w:t>Crop Protection</w:t>
      </w:r>
      <w:r w:rsidRPr="0034429D">
        <w:rPr>
          <w:color w:val="auto"/>
          <w:sz w:val="18"/>
        </w:rPr>
        <w:t xml:space="preserve"> 2017 ; 98 : 172–178.</w:t>
      </w:r>
    </w:p>
    <w:p w14:paraId="53DC09BF" w14:textId="77777777" w:rsidR="00D7206A" w:rsidRPr="0034429D" w:rsidRDefault="00D7206A" w:rsidP="00D7206A">
      <w:pPr>
        <w:pStyle w:val="Bibliographie"/>
        <w:rPr>
          <w:color w:val="auto"/>
          <w:sz w:val="18"/>
        </w:rPr>
      </w:pPr>
      <w:r>
        <w:rPr>
          <w:color w:val="auto"/>
          <w:sz w:val="18"/>
        </w:rPr>
        <w:t>39</w:t>
      </w:r>
      <w:r w:rsidRPr="0034429D">
        <w:rPr>
          <w:color w:val="auto"/>
          <w:sz w:val="18"/>
        </w:rPr>
        <w:t xml:space="preserve">. </w:t>
      </w:r>
      <w:r w:rsidRPr="0034429D">
        <w:rPr>
          <w:color w:val="auto"/>
          <w:sz w:val="18"/>
        </w:rPr>
        <w:tab/>
        <w:t xml:space="preserve">Mulungu LS, Mchukya BM, Mnyone LL. Trap Barrier System (TBS) as a New Tool for Rodent Pest Management in Irrigated Rice in Africa. </w:t>
      </w:r>
      <w:r w:rsidRPr="0034429D">
        <w:rPr>
          <w:i/>
          <w:iCs/>
          <w:color w:val="auto"/>
          <w:sz w:val="18"/>
        </w:rPr>
        <w:t>Pests Control and Acarology</w:t>
      </w:r>
      <w:r w:rsidRPr="0034429D">
        <w:rPr>
          <w:color w:val="auto"/>
          <w:sz w:val="18"/>
        </w:rPr>
        <w:t>. IntechOpen, 2020 :</w:t>
      </w:r>
    </w:p>
    <w:p w14:paraId="3B6EC7AB" w14:textId="77777777" w:rsidR="00D7206A" w:rsidRPr="0034429D" w:rsidRDefault="00D7206A" w:rsidP="00D7206A">
      <w:pPr>
        <w:pStyle w:val="Bibliographie"/>
        <w:rPr>
          <w:color w:val="auto"/>
          <w:sz w:val="18"/>
        </w:rPr>
      </w:pPr>
      <w:r>
        <w:rPr>
          <w:color w:val="auto"/>
          <w:sz w:val="18"/>
        </w:rPr>
        <w:t>40</w:t>
      </w:r>
      <w:r w:rsidRPr="0034429D">
        <w:rPr>
          <w:color w:val="auto"/>
          <w:sz w:val="18"/>
        </w:rPr>
        <w:t xml:space="preserve">. </w:t>
      </w:r>
      <w:r w:rsidRPr="0034429D">
        <w:rPr>
          <w:color w:val="auto"/>
          <w:sz w:val="18"/>
        </w:rPr>
        <w:tab/>
        <w:t xml:space="preserve">Baributsa D, Cristine M. Developments in the use of hermetic bags for grain storage. </w:t>
      </w:r>
      <w:r w:rsidRPr="0034429D">
        <w:rPr>
          <w:i/>
          <w:iCs/>
          <w:color w:val="auto"/>
          <w:sz w:val="18"/>
        </w:rPr>
        <w:t>Advances in postharvest management of cereals and grains</w:t>
      </w:r>
      <w:r w:rsidRPr="0034429D">
        <w:rPr>
          <w:color w:val="auto"/>
          <w:sz w:val="18"/>
        </w:rPr>
        <w:t>. Burleigh Dodds Science Publishing, 2020 : 171–198.</w:t>
      </w:r>
    </w:p>
    <w:p w14:paraId="23EEB873" w14:textId="77777777" w:rsidR="00D7206A" w:rsidRPr="0034429D" w:rsidRDefault="00D7206A" w:rsidP="00D7206A">
      <w:pPr>
        <w:pStyle w:val="Bibliographie"/>
        <w:rPr>
          <w:color w:val="auto"/>
          <w:sz w:val="18"/>
        </w:rPr>
      </w:pPr>
      <w:r>
        <w:rPr>
          <w:color w:val="auto"/>
          <w:sz w:val="18"/>
          <w:lang w:val="fr-FR"/>
        </w:rPr>
        <w:t>41</w:t>
      </w:r>
      <w:r w:rsidRPr="0034429D">
        <w:rPr>
          <w:color w:val="auto"/>
          <w:sz w:val="18"/>
          <w:lang w:val="fr-FR"/>
        </w:rPr>
        <w:t xml:space="preserve">. </w:t>
      </w:r>
      <w:r w:rsidRPr="0034429D">
        <w:rPr>
          <w:color w:val="auto"/>
          <w:sz w:val="18"/>
          <w:lang w:val="fr-FR"/>
        </w:rPr>
        <w:tab/>
        <w:t xml:space="preserve">Baoua IB, Amadou L, Bakoye O, </w:t>
      </w:r>
      <w:r w:rsidRPr="0034429D">
        <w:rPr>
          <w:i/>
          <w:iCs/>
          <w:color w:val="auto"/>
          <w:sz w:val="18"/>
          <w:lang w:val="fr-FR"/>
        </w:rPr>
        <w:t>et al.</w:t>
      </w:r>
      <w:r w:rsidRPr="0034429D">
        <w:rPr>
          <w:color w:val="auto"/>
          <w:sz w:val="18"/>
          <w:lang w:val="fr-FR"/>
        </w:rPr>
        <w:t xml:space="preserve"> </w:t>
      </w:r>
      <w:r w:rsidRPr="0034429D">
        <w:rPr>
          <w:color w:val="auto"/>
          <w:sz w:val="18"/>
        </w:rPr>
        <w:t xml:space="preserve">Triple bagging hermetic technology for post-harvest preservation of paddy rice </w:t>
      </w:r>
      <w:r w:rsidRPr="0034429D">
        <w:rPr>
          <w:i/>
          <w:color w:val="auto"/>
          <w:sz w:val="18"/>
        </w:rPr>
        <w:t>Oryza sativa</w:t>
      </w:r>
      <w:r w:rsidRPr="0034429D">
        <w:rPr>
          <w:color w:val="auto"/>
          <w:sz w:val="18"/>
        </w:rPr>
        <w:t xml:space="preserve"> L. in the Sahel of West Africa. </w:t>
      </w:r>
      <w:r w:rsidRPr="0034429D">
        <w:rPr>
          <w:i/>
          <w:iCs/>
          <w:color w:val="auto"/>
          <w:sz w:val="18"/>
        </w:rPr>
        <w:t>Journal of Stored Products Research</w:t>
      </w:r>
      <w:r w:rsidRPr="0034429D">
        <w:rPr>
          <w:color w:val="auto"/>
          <w:sz w:val="18"/>
        </w:rPr>
        <w:t xml:space="preserve"> 2016 ; 68 : 73–79.</w:t>
      </w:r>
    </w:p>
    <w:p w14:paraId="1826D8A4" w14:textId="77777777" w:rsidR="00D7206A" w:rsidRPr="0034429D" w:rsidRDefault="00D7206A" w:rsidP="00D7206A">
      <w:pPr>
        <w:pStyle w:val="Bibliographie"/>
        <w:rPr>
          <w:color w:val="auto"/>
          <w:sz w:val="18"/>
        </w:rPr>
      </w:pPr>
      <w:r>
        <w:rPr>
          <w:color w:val="auto"/>
          <w:sz w:val="18"/>
        </w:rPr>
        <w:lastRenderedPageBreak/>
        <w:t>42</w:t>
      </w:r>
      <w:r w:rsidRPr="0034429D">
        <w:rPr>
          <w:color w:val="auto"/>
          <w:sz w:val="18"/>
        </w:rPr>
        <w:t xml:space="preserve">. </w:t>
      </w:r>
      <w:r w:rsidRPr="0034429D">
        <w:rPr>
          <w:color w:val="auto"/>
          <w:sz w:val="18"/>
        </w:rPr>
        <w:tab/>
        <w:t xml:space="preserve">Williams SB, Baributsa D, Woloshuk C. Assessing Purdue Improved Crop Storage (PICS) bags to mitigate fungal growth and aflatoxin contamination. </w:t>
      </w:r>
      <w:r w:rsidRPr="0034429D">
        <w:rPr>
          <w:i/>
          <w:iCs/>
          <w:color w:val="auto"/>
          <w:sz w:val="18"/>
        </w:rPr>
        <w:t>Journal of Stored Products Research</w:t>
      </w:r>
      <w:r w:rsidRPr="0034429D">
        <w:rPr>
          <w:color w:val="auto"/>
          <w:sz w:val="18"/>
        </w:rPr>
        <w:t xml:space="preserve"> 2014 ; 59 : 190–196.</w:t>
      </w:r>
    </w:p>
    <w:p w14:paraId="2551BC49" w14:textId="77777777" w:rsidR="00D7206A" w:rsidRPr="0034429D" w:rsidRDefault="00D7206A" w:rsidP="00D7206A">
      <w:pPr>
        <w:pStyle w:val="Bibliographie"/>
        <w:rPr>
          <w:color w:val="auto"/>
          <w:sz w:val="18"/>
        </w:rPr>
      </w:pPr>
      <w:r>
        <w:rPr>
          <w:color w:val="auto"/>
          <w:sz w:val="18"/>
        </w:rPr>
        <w:t>43</w:t>
      </w:r>
      <w:r w:rsidRPr="0034429D">
        <w:rPr>
          <w:color w:val="auto"/>
          <w:sz w:val="18"/>
        </w:rPr>
        <w:t xml:space="preserve">. </w:t>
      </w:r>
      <w:r w:rsidRPr="0034429D">
        <w:rPr>
          <w:color w:val="auto"/>
          <w:sz w:val="18"/>
        </w:rPr>
        <w:tab/>
        <w:t xml:space="preserve">CERISE project - scientific information on invasive rodents in Senegal. Available online:  </w:t>
      </w:r>
      <w:r w:rsidRPr="0034429D">
        <w:rPr>
          <w:i/>
          <w:iCs/>
          <w:color w:val="auto"/>
          <w:sz w:val="18"/>
        </w:rPr>
        <w:t>https://www.youtube.com/watch?v=sHH7F10oto4</w:t>
      </w:r>
      <w:r w:rsidRPr="0034429D">
        <w:rPr>
          <w:color w:val="auto"/>
          <w:sz w:val="18"/>
        </w:rPr>
        <w:t xml:space="preserve"> (accessed on 12/01/2023) 2018.</w:t>
      </w:r>
    </w:p>
    <w:p w14:paraId="4BB0F28B" w14:textId="77777777" w:rsidR="00D7206A" w:rsidRPr="0034429D" w:rsidRDefault="00D7206A" w:rsidP="00D7206A">
      <w:pPr>
        <w:pStyle w:val="Bibliographie"/>
        <w:rPr>
          <w:color w:val="auto"/>
          <w:sz w:val="18"/>
        </w:rPr>
      </w:pPr>
      <w:r>
        <w:rPr>
          <w:color w:val="auto"/>
          <w:sz w:val="18"/>
        </w:rPr>
        <w:t>44</w:t>
      </w:r>
      <w:r w:rsidRPr="0034429D">
        <w:rPr>
          <w:color w:val="auto"/>
          <w:sz w:val="18"/>
        </w:rPr>
        <w:t xml:space="preserve">. </w:t>
      </w:r>
      <w:r w:rsidRPr="0034429D">
        <w:rPr>
          <w:color w:val="auto"/>
          <w:sz w:val="18"/>
        </w:rPr>
        <w:tab/>
        <w:t xml:space="preserve">Meheretu Y. Agriculture’s Rodent Problem. TheWaterChannel, Episode 9. Available online: </w:t>
      </w:r>
      <w:r w:rsidRPr="0034429D">
        <w:rPr>
          <w:i/>
          <w:iCs/>
          <w:color w:val="auto"/>
          <w:sz w:val="18"/>
        </w:rPr>
        <w:t xml:space="preserve">https://soundcloud.com/user-622446535 </w:t>
      </w:r>
      <w:r w:rsidRPr="0034429D">
        <w:rPr>
          <w:color w:val="auto"/>
          <w:sz w:val="18"/>
        </w:rPr>
        <w:t>(accessed on 12/01/2023).</w:t>
      </w:r>
    </w:p>
    <w:p w14:paraId="5E5596E9" w14:textId="77777777" w:rsidR="00D7206A" w:rsidRPr="0034429D" w:rsidRDefault="00D7206A" w:rsidP="00D7206A">
      <w:pPr>
        <w:pStyle w:val="Bibliographie"/>
        <w:rPr>
          <w:color w:val="auto"/>
          <w:sz w:val="18"/>
        </w:rPr>
      </w:pPr>
      <w:r>
        <w:rPr>
          <w:color w:val="auto"/>
          <w:sz w:val="18"/>
        </w:rPr>
        <w:t>45</w:t>
      </w:r>
      <w:r w:rsidRPr="0034429D">
        <w:rPr>
          <w:color w:val="auto"/>
          <w:sz w:val="18"/>
        </w:rPr>
        <w:t xml:space="preserve">. </w:t>
      </w:r>
      <w:r w:rsidRPr="0034429D">
        <w:rPr>
          <w:color w:val="auto"/>
          <w:sz w:val="18"/>
        </w:rPr>
        <w:tab/>
        <w:t xml:space="preserve">CERISE project - Theater play in local towns of Senegal. Available online: </w:t>
      </w:r>
      <w:r w:rsidRPr="0034429D">
        <w:rPr>
          <w:i/>
          <w:color w:val="auto"/>
          <w:sz w:val="18"/>
        </w:rPr>
        <w:t>https://www.youtube.com/watch?v=AQpJDKCdB4o&amp;t=378s</w:t>
      </w:r>
      <w:r w:rsidRPr="0034429D">
        <w:rPr>
          <w:color w:val="auto"/>
          <w:sz w:val="18"/>
        </w:rPr>
        <w:t xml:space="preserve"> (accessed on 12/01/2023) 2018.</w:t>
      </w:r>
    </w:p>
    <w:p w14:paraId="148B4F60" w14:textId="77777777" w:rsidR="00D7206A" w:rsidRPr="0034429D" w:rsidRDefault="00D7206A" w:rsidP="00D7206A">
      <w:pPr>
        <w:pStyle w:val="Bibliographie"/>
        <w:rPr>
          <w:color w:val="auto"/>
          <w:sz w:val="18"/>
        </w:rPr>
      </w:pPr>
      <w:r>
        <w:rPr>
          <w:color w:val="auto"/>
          <w:sz w:val="18"/>
          <w:lang w:val="fr-FR"/>
        </w:rPr>
        <w:t>46</w:t>
      </w:r>
      <w:r w:rsidRPr="00FF6BE7">
        <w:rPr>
          <w:color w:val="auto"/>
          <w:sz w:val="18"/>
          <w:lang w:val="fr-FR"/>
        </w:rPr>
        <w:t xml:space="preserve">. </w:t>
      </w:r>
      <w:r w:rsidRPr="00FF6BE7">
        <w:rPr>
          <w:color w:val="auto"/>
          <w:sz w:val="18"/>
          <w:lang w:val="fr-FR"/>
        </w:rPr>
        <w:tab/>
      </w:r>
      <w:r w:rsidRPr="0034429D">
        <w:rPr>
          <w:color w:val="auto"/>
          <w:sz w:val="18"/>
          <w:lang w:val="fr-FR"/>
        </w:rPr>
        <w:t xml:space="preserve">Des Envahisseurs au Sahel / Invaders in the Sahel. </w:t>
      </w:r>
      <w:r w:rsidRPr="0034429D">
        <w:rPr>
          <w:color w:val="auto"/>
          <w:sz w:val="18"/>
        </w:rPr>
        <w:t xml:space="preserve">Available online: </w:t>
      </w:r>
      <w:r w:rsidRPr="0034429D">
        <w:rPr>
          <w:i/>
          <w:iCs/>
          <w:color w:val="auto"/>
          <w:sz w:val="18"/>
        </w:rPr>
        <w:t>https://www.youtube.com/watch?v=kC5r94LWiWU</w:t>
      </w:r>
      <w:r w:rsidRPr="0034429D">
        <w:rPr>
          <w:color w:val="auto"/>
          <w:sz w:val="18"/>
        </w:rPr>
        <w:t xml:space="preserve"> (accessed on 12/01/2023) 2018.</w:t>
      </w:r>
    </w:p>
    <w:p w14:paraId="3F70CA7A" w14:textId="77777777" w:rsidR="00D7206A" w:rsidRPr="0034429D" w:rsidRDefault="00D7206A" w:rsidP="00D7206A">
      <w:pPr>
        <w:pStyle w:val="Bibliographie"/>
        <w:rPr>
          <w:color w:val="auto"/>
          <w:sz w:val="18"/>
        </w:rPr>
      </w:pPr>
      <w:r w:rsidRPr="00D7206A">
        <w:rPr>
          <w:color w:val="auto"/>
          <w:sz w:val="18"/>
          <w:lang w:val="fr-FR"/>
        </w:rPr>
        <w:t xml:space="preserve">47. </w:t>
      </w:r>
      <w:r w:rsidRPr="00D7206A">
        <w:rPr>
          <w:color w:val="auto"/>
          <w:sz w:val="18"/>
          <w:lang w:val="fr-FR"/>
        </w:rPr>
        <w:tab/>
        <w:t xml:space="preserve">Engdayeh G, Meheretu Y, Tilahun T, </w:t>
      </w:r>
      <w:r w:rsidRPr="00D7206A">
        <w:rPr>
          <w:i/>
          <w:iCs/>
          <w:color w:val="auto"/>
          <w:sz w:val="18"/>
          <w:lang w:val="fr-FR"/>
        </w:rPr>
        <w:t>et al.</w:t>
      </w:r>
      <w:r w:rsidRPr="00D7206A">
        <w:rPr>
          <w:color w:val="auto"/>
          <w:sz w:val="18"/>
          <w:lang w:val="fr-FR"/>
        </w:rPr>
        <w:t xml:space="preserve"> </w:t>
      </w:r>
      <w:r w:rsidRPr="0034429D">
        <w:rPr>
          <w:color w:val="auto"/>
          <w:sz w:val="18"/>
        </w:rPr>
        <w:t xml:space="preserve">Practical Guideline. Effectively Controlling Rats with Ecological Methods. Available online: </w:t>
      </w:r>
      <w:r w:rsidRPr="0034429D">
        <w:rPr>
          <w:i/>
          <w:color w:val="auto"/>
          <w:sz w:val="18"/>
        </w:rPr>
        <w:t>https://metameta.nl/resources/manual-rodent-control</w:t>
      </w:r>
      <w:r w:rsidRPr="0034429D">
        <w:rPr>
          <w:color w:val="auto"/>
          <w:sz w:val="18"/>
        </w:rPr>
        <w:t xml:space="preserve"> (accessed on 12/01/2023) Ethiopia edition 2020.</w:t>
      </w:r>
    </w:p>
    <w:p w14:paraId="6514716D" w14:textId="77777777" w:rsidR="00D7206A" w:rsidRPr="00FF6BE7" w:rsidRDefault="00D7206A" w:rsidP="00D7206A">
      <w:pPr>
        <w:pStyle w:val="Bibliographie"/>
        <w:rPr>
          <w:color w:val="auto"/>
          <w:sz w:val="18"/>
          <w:lang w:val="fr-FR"/>
        </w:rPr>
      </w:pPr>
      <w:r>
        <w:rPr>
          <w:color w:val="auto"/>
          <w:sz w:val="18"/>
        </w:rPr>
        <w:t>48</w:t>
      </w:r>
      <w:r w:rsidRPr="0034429D">
        <w:rPr>
          <w:color w:val="auto"/>
          <w:sz w:val="18"/>
        </w:rPr>
        <w:t xml:space="preserve">. </w:t>
      </w:r>
      <w:r w:rsidRPr="0034429D">
        <w:rPr>
          <w:color w:val="auto"/>
          <w:sz w:val="18"/>
        </w:rPr>
        <w:tab/>
        <w:t xml:space="preserve">Rodent Green Management. Implementing Ecologically Based Rodent Management. </w:t>
      </w:r>
      <w:r w:rsidRPr="00FF6BE7">
        <w:rPr>
          <w:color w:val="auto"/>
          <w:sz w:val="18"/>
          <w:lang w:val="fr-FR"/>
        </w:rPr>
        <w:t xml:space="preserve">Available online: </w:t>
      </w:r>
      <w:r w:rsidRPr="00FF6BE7">
        <w:rPr>
          <w:i/>
          <w:iCs/>
          <w:color w:val="auto"/>
          <w:sz w:val="18"/>
          <w:lang w:val="fr-FR"/>
        </w:rPr>
        <w:t>http://www.rodentgreen.com/ebrm/</w:t>
      </w:r>
      <w:r w:rsidRPr="00FF6BE7">
        <w:rPr>
          <w:color w:val="auto"/>
          <w:sz w:val="18"/>
          <w:lang w:val="fr-FR"/>
        </w:rPr>
        <w:t xml:space="preserve"> (accessed on 12/01/2023).</w:t>
      </w:r>
    </w:p>
    <w:p w14:paraId="5C504AE5" w14:textId="77777777" w:rsidR="00D7206A" w:rsidRPr="0034429D" w:rsidRDefault="00D7206A" w:rsidP="00D7206A">
      <w:pPr>
        <w:pStyle w:val="Bibliographie"/>
        <w:rPr>
          <w:color w:val="auto"/>
          <w:sz w:val="18"/>
        </w:rPr>
      </w:pPr>
      <w:r>
        <w:rPr>
          <w:color w:val="auto"/>
          <w:sz w:val="18"/>
          <w:lang w:val="fr-FR"/>
        </w:rPr>
        <w:t>49</w:t>
      </w:r>
      <w:r w:rsidRPr="0034429D">
        <w:rPr>
          <w:color w:val="auto"/>
          <w:sz w:val="18"/>
          <w:lang w:val="fr-FR"/>
        </w:rPr>
        <w:t xml:space="preserve">. </w:t>
      </w:r>
      <w:r w:rsidRPr="0034429D">
        <w:rPr>
          <w:color w:val="auto"/>
          <w:sz w:val="18"/>
          <w:lang w:val="fr-FR"/>
        </w:rPr>
        <w:tab/>
        <w:t xml:space="preserve">Comment contrôler les rongeurs - en français. </w:t>
      </w:r>
      <w:r w:rsidRPr="0034429D">
        <w:rPr>
          <w:color w:val="auto"/>
          <w:sz w:val="18"/>
        </w:rPr>
        <w:t xml:space="preserve">Available online: </w:t>
      </w:r>
      <w:r w:rsidRPr="0034429D">
        <w:rPr>
          <w:i/>
          <w:iCs/>
          <w:color w:val="auto"/>
          <w:sz w:val="18"/>
        </w:rPr>
        <w:t>https://www.youtube.com/watch?v=uYB3pIuS1Fw</w:t>
      </w:r>
      <w:r w:rsidRPr="0034429D">
        <w:rPr>
          <w:color w:val="auto"/>
          <w:sz w:val="18"/>
        </w:rPr>
        <w:t xml:space="preserve"> (accessed on 12/01/2023) University of Greenwich 2016.</w:t>
      </w:r>
    </w:p>
    <w:p w14:paraId="375C9CF6" w14:textId="04E25506" w:rsidR="003D23AA" w:rsidRPr="00D7206A" w:rsidRDefault="003D23AA" w:rsidP="00D7206A">
      <w:pPr>
        <w:pStyle w:val="Bibliographie"/>
        <w:rPr>
          <w:color w:val="auto"/>
        </w:rPr>
      </w:pPr>
    </w:p>
    <w:sectPr w:rsidR="003D23AA" w:rsidRPr="00D7206A" w:rsidSect="0094646D">
      <w:headerReference w:type="even" r:id="rId14"/>
      <w:headerReference w:type="default" r:id="rId15"/>
      <w:footerReference w:type="default" r:id="rId16"/>
      <w:headerReference w:type="first" r:id="rId17"/>
      <w:footerReference w:type="first" r:id="rId18"/>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C466A0" w14:textId="77777777" w:rsidR="00F873A5" w:rsidRDefault="00F873A5">
      <w:pPr>
        <w:spacing w:line="240" w:lineRule="auto"/>
      </w:pPr>
      <w:r>
        <w:separator/>
      </w:r>
    </w:p>
  </w:endnote>
  <w:endnote w:type="continuationSeparator" w:id="0">
    <w:p w14:paraId="4D19786C" w14:textId="77777777" w:rsidR="00F873A5" w:rsidRDefault="00F873A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SimSun"/>
    <w:panose1 w:val="02010600030101010101"/>
    <w:charset w:val="86"/>
    <w:family w:val="auto"/>
    <w:pitch w:val="variable"/>
    <w:sig w:usb0="A00002BF" w:usb1="38CF7CFA" w:usb2="00000016" w:usb3="00000000" w:csb0="0004000F" w:csb1="00000000"/>
  </w:font>
  <w:font w:name="Corbel">
    <w:panose1 w:val="020B0503020204020204"/>
    <w:charset w:val="00"/>
    <w:family w:val="swiss"/>
    <w:pitch w:val="variable"/>
    <w:sig w:usb0="A00002EF" w:usb1="4000A44B" w:usb2="00000000" w:usb3="00000000" w:csb0="0000019F" w:csb1="00000000"/>
  </w:font>
  <w:font w:name="DengXian Light">
    <w:altName w:val="Arial Unicode MS"/>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84CF3" w14:textId="77777777" w:rsidR="00612FC3" w:rsidRPr="003C785C" w:rsidRDefault="00612FC3" w:rsidP="00351AEF">
    <w:pPr>
      <w:pStyle w:val="Pieddepage"/>
      <w:spacing w:line="240" w:lineRule="auto"/>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103FC7" w14:textId="77777777" w:rsidR="00612FC3" w:rsidRDefault="00612FC3" w:rsidP="00DC1E02">
    <w:pPr>
      <w:pBdr>
        <w:top w:val="single" w:sz="4" w:space="0" w:color="000000"/>
      </w:pBdr>
      <w:tabs>
        <w:tab w:val="right" w:pos="8844"/>
      </w:tabs>
      <w:adjustRightInd w:val="0"/>
      <w:snapToGrid w:val="0"/>
      <w:spacing w:before="480" w:line="100" w:lineRule="exact"/>
      <w:jc w:val="left"/>
      <w:rPr>
        <w:i/>
        <w:sz w:val="16"/>
        <w:szCs w:val="16"/>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165C94" w14:textId="77777777" w:rsidR="00F873A5" w:rsidRDefault="00F873A5">
      <w:pPr>
        <w:spacing w:line="240" w:lineRule="auto"/>
      </w:pPr>
      <w:r>
        <w:separator/>
      </w:r>
    </w:p>
  </w:footnote>
  <w:footnote w:type="continuationSeparator" w:id="0">
    <w:p w14:paraId="558D1C8D" w14:textId="77777777" w:rsidR="00F873A5" w:rsidRDefault="00F873A5">
      <w:pPr>
        <w:spacing w:line="240" w:lineRule="auto"/>
      </w:pPr>
      <w:r>
        <w:continuationSeparator/>
      </w:r>
    </w:p>
  </w:footnote>
  <w:footnote w:id="1">
    <w:p w14:paraId="0989DC7B" w14:textId="77777777" w:rsidR="002943EF" w:rsidRPr="006E6117" w:rsidRDefault="002943EF" w:rsidP="002943EF">
      <w:pPr>
        <w:pStyle w:val="Notedebasdepage"/>
        <w:adjustRightInd w:val="0"/>
        <w:snapToGrid w:val="0"/>
        <w:spacing w:line="228" w:lineRule="auto"/>
        <w:ind w:left="425" w:hanging="425"/>
        <w:jc w:val="left"/>
        <w:rPr>
          <w:sz w:val="18"/>
          <w:szCs w:val="18"/>
          <w:lang w:val="fr-FR"/>
        </w:rPr>
      </w:pPr>
      <w:r w:rsidRPr="00351EF4">
        <w:rPr>
          <w:rStyle w:val="Appelnotedebasdep"/>
        </w:rPr>
        <w:footnoteRef/>
      </w:r>
      <w:r w:rsidRPr="006E6117">
        <w:rPr>
          <w:sz w:val="18"/>
          <w:szCs w:val="18"/>
          <w:lang w:val="fr-FR"/>
        </w:rPr>
        <w:t xml:space="preserve"> Voir la carte provisoire du réseau d'experts sur le site web de Rodent Green: </w:t>
      </w:r>
      <w:hyperlink r:id="rId1" w:history="1">
        <w:r w:rsidRPr="006E6117">
          <w:rPr>
            <w:rStyle w:val="Lienhypertexte"/>
            <w:color w:val="auto"/>
            <w:sz w:val="18"/>
            <w:szCs w:val="18"/>
            <w:lang w:val="fr-FR"/>
          </w:rPr>
          <w:t>www.rodentgreen.com</w:t>
        </w:r>
      </w:hyperlink>
      <w:r w:rsidRPr="006E6117">
        <w:rPr>
          <w:sz w:val="18"/>
          <w:szCs w:val="18"/>
          <w:lang w:val="fr-FR"/>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E0ED65" w14:textId="77777777" w:rsidR="00612FC3" w:rsidRDefault="00612FC3" w:rsidP="00351AEF">
    <w:pPr>
      <w:pStyle w:val="En-tte"/>
      <w:pBdr>
        <w:bottom w:val="none" w:sz="0" w:space="0" w:color="auto"/>
      </w:pBd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DA1B85" w14:textId="41C923C5" w:rsidR="00612FC3" w:rsidRDefault="00612FC3" w:rsidP="00876671">
    <w:pPr>
      <w:tabs>
        <w:tab w:val="right" w:pos="10466"/>
      </w:tabs>
      <w:adjustRightInd w:val="0"/>
      <w:snapToGrid w:val="0"/>
      <w:spacing w:line="240" w:lineRule="auto"/>
      <w:rPr>
        <w:sz w:val="16"/>
      </w:rPr>
    </w:pPr>
    <w:r>
      <w:rPr>
        <w:sz w:val="16"/>
      </w:rPr>
      <w:tab/>
    </w:r>
    <w:r>
      <w:rPr>
        <w:sz w:val="16"/>
      </w:rPr>
      <w:fldChar w:fldCharType="begin"/>
    </w:r>
    <w:r>
      <w:rPr>
        <w:sz w:val="16"/>
      </w:rPr>
      <w:instrText xml:space="preserve"> PAGE   \* MERGEFORMAT </w:instrText>
    </w:r>
    <w:r>
      <w:rPr>
        <w:sz w:val="16"/>
      </w:rPr>
      <w:fldChar w:fldCharType="separate"/>
    </w:r>
    <w:r w:rsidR="002975A6">
      <w:rPr>
        <w:sz w:val="16"/>
      </w:rPr>
      <w:t>14</w:t>
    </w:r>
    <w:r>
      <w:rPr>
        <w:sz w:val="16"/>
      </w:rPr>
      <w:fldChar w:fldCharType="end"/>
    </w:r>
    <w:r>
      <w:rPr>
        <w:sz w:val="16"/>
      </w:rPr>
      <w:t xml:space="preserve"> sur </w:t>
    </w:r>
    <w:r>
      <w:rPr>
        <w:sz w:val="16"/>
      </w:rPr>
      <w:fldChar w:fldCharType="begin"/>
    </w:r>
    <w:r>
      <w:rPr>
        <w:sz w:val="16"/>
      </w:rPr>
      <w:instrText xml:space="preserve"> NUMPAGES   \* MERGEFORMAT </w:instrText>
    </w:r>
    <w:r>
      <w:rPr>
        <w:sz w:val="16"/>
      </w:rPr>
      <w:fldChar w:fldCharType="separate"/>
    </w:r>
    <w:r w:rsidR="002975A6">
      <w:rPr>
        <w:sz w:val="16"/>
      </w:rPr>
      <w:t>14</w:t>
    </w:r>
    <w:r>
      <w:rPr>
        <w:sz w:val="16"/>
      </w:rPr>
      <w:fldChar w:fldCharType="end"/>
    </w:r>
  </w:p>
  <w:p w14:paraId="065EB415" w14:textId="77777777" w:rsidR="00612FC3" w:rsidRPr="00107636" w:rsidRDefault="00612FC3" w:rsidP="00DC1E02">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87" w:type="dxa"/>
      <w:tblCellMar>
        <w:left w:w="0" w:type="dxa"/>
        <w:right w:w="0" w:type="dxa"/>
      </w:tblCellMar>
      <w:tblLook w:val="04A0" w:firstRow="1" w:lastRow="0" w:firstColumn="1" w:lastColumn="0" w:noHBand="0" w:noVBand="1"/>
    </w:tblPr>
    <w:tblGrid>
      <w:gridCol w:w="3679"/>
      <w:gridCol w:w="4535"/>
      <w:gridCol w:w="2273"/>
    </w:tblGrid>
    <w:tr w:rsidR="00612FC3" w:rsidRPr="00876671" w14:paraId="1D24B16F" w14:textId="77777777" w:rsidTr="001B7C35">
      <w:trPr>
        <w:trHeight w:val="686"/>
      </w:trPr>
      <w:tc>
        <w:tcPr>
          <w:tcW w:w="3679" w:type="dxa"/>
          <w:shd w:val="clear" w:color="auto" w:fill="auto"/>
          <w:vAlign w:val="center"/>
        </w:tcPr>
        <w:p w14:paraId="1D2FDAFE" w14:textId="77777777" w:rsidR="00612FC3" w:rsidRPr="001A53F6" w:rsidRDefault="00612FC3" w:rsidP="00876671">
          <w:pPr>
            <w:pStyle w:val="En-tte"/>
            <w:pBdr>
              <w:bottom w:val="none" w:sz="0" w:space="0" w:color="auto"/>
            </w:pBdr>
            <w:jc w:val="left"/>
            <w:rPr>
              <w:rFonts w:eastAsia="DengXian"/>
              <w:b/>
              <w:bCs/>
            </w:rPr>
          </w:pPr>
          <w:r w:rsidRPr="001A53F6">
            <w:rPr>
              <w:rFonts w:eastAsia="DengXian"/>
              <w:b/>
              <w:bCs/>
              <w:lang w:val="fr-FR" w:eastAsia="fr-FR"/>
            </w:rPr>
            <w:drawing>
              <wp:inline distT="0" distB="0" distL="0" distR="0" wp14:anchorId="4E2E965C" wp14:editId="6C4B2B39">
                <wp:extent cx="1669415" cy="436245"/>
                <wp:effectExtent l="0" t="0" r="0" b="0"/>
                <wp:docPr id="1" name="Picture 3" descr="C:\Users\home\AppData\Local\Temp\HZ$D.362.3436\agronomy-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362.3436\agronomy-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9415" cy="436245"/>
                        </a:xfrm>
                        <a:prstGeom prst="rect">
                          <a:avLst/>
                        </a:prstGeom>
                        <a:noFill/>
                        <a:ln>
                          <a:noFill/>
                        </a:ln>
                      </pic:spPr>
                    </pic:pic>
                  </a:graphicData>
                </a:graphic>
              </wp:inline>
            </w:drawing>
          </w:r>
        </w:p>
      </w:tc>
      <w:tc>
        <w:tcPr>
          <w:tcW w:w="4535" w:type="dxa"/>
          <w:shd w:val="clear" w:color="auto" w:fill="auto"/>
          <w:vAlign w:val="center"/>
        </w:tcPr>
        <w:p w14:paraId="4FF109C1" w14:textId="77777777" w:rsidR="00612FC3" w:rsidRPr="001A53F6" w:rsidRDefault="00612FC3" w:rsidP="00876671">
          <w:pPr>
            <w:pStyle w:val="En-tte"/>
            <w:pBdr>
              <w:bottom w:val="none" w:sz="0" w:space="0" w:color="auto"/>
            </w:pBdr>
            <w:rPr>
              <w:rFonts w:eastAsia="DengXian"/>
              <w:b/>
              <w:bCs/>
            </w:rPr>
          </w:pPr>
        </w:p>
      </w:tc>
      <w:tc>
        <w:tcPr>
          <w:tcW w:w="2273" w:type="dxa"/>
          <w:shd w:val="clear" w:color="auto" w:fill="auto"/>
          <w:vAlign w:val="center"/>
        </w:tcPr>
        <w:p w14:paraId="6D1015E4" w14:textId="77777777" w:rsidR="00612FC3" w:rsidRPr="001A53F6" w:rsidRDefault="00612FC3" w:rsidP="001B7C35">
          <w:pPr>
            <w:pStyle w:val="En-tte"/>
            <w:pBdr>
              <w:bottom w:val="none" w:sz="0" w:space="0" w:color="auto"/>
            </w:pBdr>
            <w:jc w:val="right"/>
            <w:rPr>
              <w:rFonts w:eastAsia="DengXian"/>
              <w:b/>
              <w:bCs/>
            </w:rPr>
          </w:pPr>
          <w:r>
            <w:rPr>
              <w:rFonts w:eastAsia="DengXian"/>
              <w:b/>
              <w:bCs/>
              <w:lang w:val="fr-FR" w:eastAsia="fr-FR"/>
            </w:rPr>
            <w:drawing>
              <wp:inline distT="0" distB="0" distL="0" distR="0" wp14:anchorId="1AC627D0" wp14:editId="3EF22503">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23B7AE7E" w14:textId="77777777" w:rsidR="00612FC3" w:rsidRPr="00AD220C" w:rsidRDefault="00612FC3" w:rsidP="00DC1E02">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AA0F88"/>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B468F5"/>
    <w:multiLevelType w:val="hybridMultilevel"/>
    <w:tmpl w:val="622ED98C"/>
    <w:lvl w:ilvl="0" w:tplc="02467906">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DC6EF2DC"/>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504F2D3A"/>
    <w:multiLevelType w:val="hybridMultilevel"/>
    <w:tmpl w:val="EFC61D42"/>
    <w:lvl w:ilvl="0" w:tplc="0726B9CA">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8"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4075B53"/>
    <w:multiLevelType w:val="hybridMultilevel"/>
    <w:tmpl w:val="FC54A7F4"/>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0" w15:restartNumberingAfterBreak="0">
    <w:nsid w:val="56CF7C60"/>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B3E185F"/>
    <w:multiLevelType w:val="hybridMultilevel"/>
    <w:tmpl w:val="97D8B80A"/>
    <w:lvl w:ilvl="0" w:tplc="B40A9B26">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12"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37B152B"/>
    <w:multiLevelType w:val="hybridMultilevel"/>
    <w:tmpl w:val="EB48D9D0"/>
    <w:lvl w:ilvl="0" w:tplc="58DC7EFC">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6"/>
  </w:num>
  <w:num w:numId="3">
    <w:abstractNumId w:val="3"/>
  </w:num>
  <w:num w:numId="4">
    <w:abstractNumId w:val="5"/>
  </w:num>
  <w:num w:numId="5">
    <w:abstractNumId w:val="9"/>
  </w:num>
  <w:num w:numId="6">
    <w:abstractNumId w:val="2"/>
  </w:num>
  <w:num w:numId="7">
    <w:abstractNumId w:val="9"/>
  </w:num>
  <w:num w:numId="8">
    <w:abstractNumId w:val="2"/>
  </w:num>
  <w:num w:numId="9">
    <w:abstractNumId w:val="9"/>
  </w:num>
  <w:num w:numId="10">
    <w:abstractNumId w:val="2"/>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10"/>
  </w:num>
  <w:num w:numId="14">
    <w:abstractNumId w:val="12"/>
  </w:num>
  <w:num w:numId="15">
    <w:abstractNumId w:val="9"/>
  </w:num>
  <w:num w:numId="16">
    <w:abstractNumId w:val="2"/>
  </w:num>
  <w:num w:numId="17">
    <w:abstractNumId w:val="1"/>
  </w:num>
  <w:num w:numId="18">
    <w:abstractNumId w:val="8"/>
  </w:num>
  <w:num w:numId="19">
    <w:abstractNumId w:val="0"/>
  </w:num>
  <w:num w:numId="20">
    <w:abstractNumId w:val="9"/>
  </w:num>
  <w:num w:numId="21">
    <w:abstractNumId w:val="2"/>
  </w:num>
  <w:num w:numId="22">
    <w:abstractNumId w:val="1"/>
  </w:num>
  <w:num w:numId="23">
    <w:abstractNumId w:val="11"/>
  </w:num>
  <w:num w:numId="24">
    <w:abstractNumId w:val="7"/>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hyphenationZone w:val="425"/>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4B5B"/>
    <w:rsid w:val="00005413"/>
    <w:rsid w:val="00005690"/>
    <w:rsid w:val="00005DD5"/>
    <w:rsid w:val="0000685C"/>
    <w:rsid w:val="0000784F"/>
    <w:rsid w:val="00010F81"/>
    <w:rsid w:val="00012FC7"/>
    <w:rsid w:val="00025058"/>
    <w:rsid w:val="00025323"/>
    <w:rsid w:val="000352AB"/>
    <w:rsid w:val="00044D5E"/>
    <w:rsid w:val="00046D2F"/>
    <w:rsid w:val="00047458"/>
    <w:rsid w:val="000530B6"/>
    <w:rsid w:val="00053339"/>
    <w:rsid w:val="000602A8"/>
    <w:rsid w:val="00063D12"/>
    <w:rsid w:val="00067DF9"/>
    <w:rsid w:val="00076CF0"/>
    <w:rsid w:val="00080777"/>
    <w:rsid w:val="00091ABE"/>
    <w:rsid w:val="000B2A9B"/>
    <w:rsid w:val="000B2BF6"/>
    <w:rsid w:val="000D0ED3"/>
    <w:rsid w:val="000D45BC"/>
    <w:rsid w:val="000D7D6E"/>
    <w:rsid w:val="000E391F"/>
    <w:rsid w:val="000E5DC4"/>
    <w:rsid w:val="000F0DA6"/>
    <w:rsid w:val="000F4B5B"/>
    <w:rsid w:val="000F4E19"/>
    <w:rsid w:val="001055FC"/>
    <w:rsid w:val="00111B53"/>
    <w:rsid w:val="00113419"/>
    <w:rsid w:val="0011602A"/>
    <w:rsid w:val="0012129C"/>
    <w:rsid w:val="00127755"/>
    <w:rsid w:val="00127A5D"/>
    <w:rsid w:val="0013488F"/>
    <w:rsid w:val="0013550C"/>
    <w:rsid w:val="00143615"/>
    <w:rsid w:val="0014648A"/>
    <w:rsid w:val="0014695D"/>
    <w:rsid w:val="00146F63"/>
    <w:rsid w:val="00147EB9"/>
    <w:rsid w:val="001601CF"/>
    <w:rsid w:val="00163FC1"/>
    <w:rsid w:val="001941B7"/>
    <w:rsid w:val="0019488D"/>
    <w:rsid w:val="00195F5A"/>
    <w:rsid w:val="001A1F04"/>
    <w:rsid w:val="001A3F08"/>
    <w:rsid w:val="001A4E61"/>
    <w:rsid w:val="001A53F6"/>
    <w:rsid w:val="001A714F"/>
    <w:rsid w:val="001B7C35"/>
    <w:rsid w:val="001C673F"/>
    <w:rsid w:val="001C74F2"/>
    <w:rsid w:val="001E2AEB"/>
    <w:rsid w:val="001E500E"/>
    <w:rsid w:val="00211D9B"/>
    <w:rsid w:val="0021539A"/>
    <w:rsid w:val="002372CD"/>
    <w:rsid w:val="00256C7F"/>
    <w:rsid w:val="00273718"/>
    <w:rsid w:val="002768A0"/>
    <w:rsid w:val="00287706"/>
    <w:rsid w:val="0029110D"/>
    <w:rsid w:val="002943EF"/>
    <w:rsid w:val="00295857"/>
    <w:rsid w:val="00297186"/>
    <w:rsid w:val="002975A6"/>
    <w:rsid w:val="002A00FB"/>
    <w:rsid w:val="002D244A"/>
    <w:rsid w:val="002D44D0"/>
    <w:rsid w:val="002D4670"/>
    <w:rsid w:val="002D61F3"/>
    <w:rsid w:val="002F01DB"/>
    <w:rsid w:val="002F1023"/>
    <w:rsid w:val="002F4351"/>
    <w:rsid w:val="002F52D7"/>
    <w:rsid w:val="002F5C2F"/>
    <w:rsid w:val="003028FC"/>
    <w:rsid w:val="00302FBB"/>
    <w:rsid w:val="003109D7"/>
    <w:rsid w:val="003118AD"/>
    <w:rsid w:val="00317066"/>
    <w:rsid w:val="003230D2"/>
    <w:rsid w:val="00324266"/>
    <w:rsid w:val="00326141"/>
    <w:rsid w:val="003267B1"/>
    <w:rsid w:val="0033190E"/>
    <w:rsid w:val="00343129"/>
    <w:rsid w:val="0034429D"/>
    <w:rsid w:val="00346D47"/>
    <w:rsid w:val="003501D2"/>
    <w:rsid w:val="00350F02"/>
    <w:rsid w:val="00351AEF"/>
    <w:rsid w:val="00351EF4"/>
    <w:rsid w:val="00360ACA"/>
    <w:rsid w:val="00366666"/>
    <w:rsid w:val="0038269E"/>
    <w:rsid w:val="00385080"/>
    <w:rsid w:val="00387696"/>
    <w:rsid w:val="00387E54"/>
    <w:rsid w:val="0039388D"/>
    <w:rsid w:val="003A0FE3"/>
    <w:rsid w:val="003A15FB"/>
    <w:rsid w:val="003B1E4D"/>
    <w:rsid w:val="003B1FBC"/>
    <w:rsid w:val="003B6D4A"/>
    <w:rsid w:val="003B7545"/>
    <w:rsid w:val="003C424D"/>
    <w:rsid w:val="003C652E"/>
    <w:rsid w:val="003C6BE8"/>
    <w:rsid w:val="003D14E0"/>
    <w:rsid w:val="003D23AA"/>
    <w:rsid w:val="003D37F5"/>
    <w:rsid w:val="003D6242"/>
    <w:rsid w:val="003E7DC0"/>
    <w:rsid w:val="00401D30"/>
    <w:rsid w:val="004024F2"/>
    <w:rsid w:val="00414A4F"/>
    <w:rsid w:val="00415D68"/>
    <w:rsid w:val="004212B5"/>
    <w:rsid w:val="0043378F"/>
    <w:rsid w:val="00435A53"/>
    <w:rsid w:val="00446642"/>
    <w:rsid w:val="00447A5B"/>
    <w:rsid w:val="00460D2C"/>
    <w:rsid w:val="00462FFC"/>
    <w:rsid w:val="00463781"/>
    <w:rsid w:val="00470490"/>
    <w:rsid w:val="00483B72"/>
    <w:rsid w:val="004906E4"/>
    <w:rsid w:val="004956F5"/>
    <w:rsid w:val="0049735C"/>
    <w:rsid w:val="00497EE8"/>
    <w:rsid w:val="004A159D"/>
    <w:rsid w:val="004B31CF"/>
    <w:rsid w:val="004B585C"/>
    <w:rsid w:val="004C4DA7"/>
    <w:rsid w:val="004C56B4"/>
    <w:rsid w:val="004D57DA"/>
    <w:rsid w:val="004E4ED6"/>
    <w:rsid w:val="004F18C6"/>
    <w:rsid w:val="004F1DF5"/>
    <w:rsid w:val="004F315A"/>
    <w:rsid w:val="004F53A0"/>
    <w:rsid w:val="004F6E4F"/>
    <w:rsid w:val="004F6F68"/>
    <w:rsid w:val="00503E0E"/>
    <w:rsid w:val="00510C4F"/>
    <w:rsid w:val="0052252A"/>
    <w:rsid w:val="005420C4"/>
    <w:rsid w:val="00544D42"/>
    <w:rsid w:val="00556CEE"/>
    <w:rsid w:val="00561B89"/>
    <w:rsid w:val="00563796"/>
    <w:rsid w:val="005643E9"/>
    <w:rsid w:val="00576289"/>
    <w:rsid w:val="005806AB"/>
    <w:rsid w:val="005811FC"/>
    <w:rsid w:val="005907FB"/>
    <w:rsid w:val="0059603D"/>
    <w:rsid w:val="005A4B00"/>
    <w:rsid w:val="005B052D"/>
    <w:rsid w:val="005B1D67"/>
    <w:rsid w:val="005B71EA"/>
    <w:rsid w:val="005C1E1F"/>
    <w:rsid w:val="005C5000"/>
    <w:rsid w:val="005C758F"/>
    <w:rsid w:val="005C77E4"/>
    <w:rsid w:val="005E42D1"/>
    <w:rsid w:val="005F52F8"/>
    <w:rsid w:val="005F7A6F"/>
    <w:rsid w:val="00612FC3"/>
    <w:rsid w:val="006171B6"/>
    <w:rsid w:val="00626A33"/>
    <w:rsid w:val="00626F1A"/>
    <w:rsid w:val="00632D76"/>
    <w:rsid w:val="0063327A"/>
    <w:rsid w:val="0063545E"/>
    <w:rsid w:val="006434B5"/>
    <w:rsid w:val="0064663F"/>
    <w:rsid w:val="00662598"/>
    <w:rsid w:val="00662D40"/>
    <w:rsid w:val="00670C1B"/>
    <w:rsid w:val="00687E59"/>
    <w:rsid w:val="00690F65"/>
    <w:rsid w:val="00692393"/>
    <w:rsid w:val="00695440"/>
    <w:rsid w:val="00696517"/>
    <w:rsid w:val="006A7E11"/>
    <w:rsid w:val="006C6125"/>
    <w:rsid w:val="006D010E"/>
    <w:rsid w:val="006D593F"/>
    <w:rsid w:val="006E6117"/>
    <w:rsid w:val="006F524E"/>
    <w:rsid w:val="00703589"/>
    <w:rsid w:val="00706C3B"/>
    <w:rsid w:val="00717105"/>
    <w:rsid w:val="00722EAB"/>
    <w:rsid w:val="00730986"/>
    <w:rsid w:val="00736AF1"/>
    <w:rsid w:val="00761F19"/>
    <w:rsid w:val="007650F4"/>
    <w:rsid w:val="00786FD1"/>
    <w:rsid w:val="007A7C91"/>
    <w:rsid w:val="007B3672"/>
    <w:rsid w:val="007B6B26"/>
    <w:rsid w:val="007D1296"/>
    <w:rsid w:val="007D2626"/>
    <w:rsid w:val="007D29CD"/>
    <w:rsid w:val="007D3CD7"/>
    <w:rsid w:val="007E448B"/>
    <w:rsid w:val="007E5F8D"/>
    <w:rsid w:val="008019D7"/>
    <w:rsid w:val="00801CB7"/>
    <w:rsid w:val="0080276D"/>
    <w:rsid w:val="008051F4"/>
    <w:rsid w:val="008118A3"/>
    <w:rsid w:val="008119C1"/>
    <w:rsid w:val="00816B40"/>
    <w:rsid w:val="008235A8"/>
    <w:rsid w:val="008238E1"/>
    <w:rsid w:val="00831726"/>
    <w:rsid w:val="008365B7"/>
    <w:rsid w:val="00851B8A"/>
    <w:rsid w:val="00853102"/>
    <w:rsid w:val="00854759"/>
    <w:rsid w:val="008603DF"/>
    <w:rsid w:val="00876671"/>
    <w:rsid w:val="0088606D"/>
    <w:rsid w:val="008A176D"/>
    <w:rsid w:val="008B07D9"/>
    <w:rsid w:val="008B1CD1"/>
    <w:rsid w:val="008B432A"/>
    <w:rsid w:val="008D2A35"/>
    <w:rsid w:val="008D2C7C"/>
    <w:rsid w:val="008D39B4"/>
    <w:rsid w:val="008E1885"/>
    <w:rsid w:val="008F7D5C"/>
    <w:rsid w:val="00910B4B"/>
    <w:rsid w:val="00910B4E"/>
    <w:rsid w:val="00917079"/>
    <w:rsid w:val="00924340"/>
    <w:rsid w:val="009248CB"/>
    <w:rsid w:val="00937BF2"/>
    <w:rsid w:val="00942414"/>
    <w:rsid w:val="009459D1"/>
    <w:rsid w:val="0094646D"/>
    <w:rsid w:val="00964B4A"/>
    <w:rsid w:val="00965F00"/>
    <w:rsid w:val="00972EBA"/>
    <w:rsid w:val="00974175"/>
    <w:rsid w:val="00976C28"/>
    <w:rsid w:val="00982C9F"/>
    <w:rsid w:val="009836E4"/>
    <w:rsid w:val="00990E6D"/>
    <w:rsid w:val="009A058B"/>
    <w:rsid w:val="009A7DC2"/>
    <w:rsid w:val="009B5427"/>
    <w:rsid w:val="009C11F7"/>
    <w:rsid w:val="009C3AEA"/>
    <w:rsid w:val="009D1994"/>
    <w:rsid w:val="009D65F0"/>
    <w:rsid w:val="009E58AF"/>
    <w:rsid w:val="009F3BF0"/>
    <w:rsid w:val="009F5DB4"/>
    <w:rsid w:val="009F70E6"/>
    <w:rsid w:val="00A026B6"/>
    <w:rsid w:val="00A130C7"/>
    <w:rsid w:val="00A130D0"/>
    <w:rsid w:val="00A140ED"/>
    <w:rsid w:val="00A21907"/>
    <w:rsid w:val="00A454C8"/>
    <w:rsid w:val="00A46183"/>
    <w:rsid w:val="00A50091"/>
    <w:rsid w:val="00A82DAD"/>
    <w:rsid w:val="00A838D2"/>
    <w:rsid w:val="00A8645A"/>
    <w:rsid w:val="00A93A81"/>
    <w:rsid w:val="00AA1C0C"/>
    <w:rsid w:val="00AA5FF0"/>
    <w:rsid w:val="00AA7908"/>
    <w:rsid w:val="00AB74CD"/>
    <w:rsid w:val="00AC1CA2"/>
    <w:rsid w:val="00AD220C"/>
    <w:rsid w:val="00AD78A8"/>
    <w:rsid w:val="00AF6125"/>
    <w:rsid w:val="00B12AE3"/>
    <w:rsid w:val="00B21E0E"/>
    <w:rsid w:val="00B23CC5"/>
    <w:rsid w:val="00B37C7E"/>
    <w:rsid w:val="00B45E96"/>
    <w:rsid w:val="00B56559"/>
    <w:rsid w:val="00B732F9"/>
    <w:rsid w:val="00B742D0"/>
    <w:rsid w:val="00B75C89"/>
    <w:rsid w:val="00B820A8"/>
    <w:rsid w:val="00B90B02"/>
    <w:rsid w:val="00BA4126"/>
    <w:rsid w:val="00BB4C14"/>
    <w:rsid w:val="00BB5925"/>
    <w:rsid w:val="00BC522D"/>
    <w:rsid w:val="00BC79F9"/>
    <w:rsid w:val="00C04A26"/>
    <w:rsid w:val="00C10159"/>
    <w:rsid w:val="00C13048"/>
    <w:rsid w:val="00C279D9"/>
    <w:rsid w:val="00C3365E"/>
    <w:rsid w:val="00C35BE7"/>
    <w:rsid w:val="00C42449"/>
    <w:rsid w:val="00C42791"/>
    <w:rsid w:val="00C45013"/>
    <w:rsid w:val="00C462BE"/>
    <w:rsid w:val="00C46AD9"/>
    <w:rsid w:val="00C470BA"/>
    <w:rsid w:val="00C514F6"/>
    <w:rsid w:val="00C55653"/>
    <w:rsid w:val="00C6377E"/>
    <w:rsid w:val="00C714A0"/>
    <w:rsid w:val="00C74DAF"/>
    <w:rsid w:val="00C7741B"/>
    <w:rsid w:val="00C840B4"/>
    <w:rsid w:val="00CA0673"/>
    <w:rsid w:val="00CA0DC6"/>
    <w:rsid w:val="00CA4CC4"/>
    <w:rsid w:val="00CA5E32"/>
    <w:rsid w:val="00CA66EA"/>
    <w:rsid w:val="00CA7105"/>
    <w:rsid w:val="00CC408E"/>
    <w:rsid w:val="00CD1DEB"/>
    <w:rsid w:val="00CD22B7"/>
    <w:rsid w:val="00CD721A"/>
    <w:rsid w:val="00CF093D"/>
    <w:rsid w:val="00D01107"/>
    <w:rsid w:val="00D0261C"/>
    <w:rsid w:val="00D04697"/>
    <w:rsid w:val="00D062DC"/>
    <w:rsid w:val="00D14334"/>
    <w:rsid w:val="00D16A42"/>
    <w:rsid w:val="00D2002E"/>
    <w:rsid w:val="00D24868"/>
    <w:rsid w:val="00D35A32"/>
    <w:rsid w:val="00D6249B"/>
    <w:rsid w:val="00D7206A"/>
    <w:rsid w:val="00D9495C"/>
    <w:rsid w:val="00D961D8"/>
    <w:rsid w:val="00DA1B70"/>
    <w:rsid w:val="00DB026E"/>
    <w:rsid w:val="00DC1E02"/>
    <w:rsid w:val="00DC3433"/>
    <w:rsid w:val="00DC6BD8"/>
    <w:rsid w:val="00DD7C7E"/>
    <w:rsid w:val="00DF64E9"/>
    <w:rsid w:val="00DF6B77"/>
    <w:rsid w:val="00E05B60"/>
    <w:rsid w:val="00E1059F"/>
    <w:rsid w:val="00E12DB9"/>
    <w:rsid w:val="00E2208F"/>
    <w:rsid w:val="00E277D3"/>
    <w:rsid w:val="00E33986"/>
    <w:rsid w:val="00E40EA7"/>
    <w:rsid w:val="00E520D9"/>
    <w:rsid w:val="00E5699D"/>
    <w:rsid w:val="00E63153"/>
    <w:rsid w:val="00E6317A"/>
    <w:rsid w:val="00E66458"/>
    <w:rsid w:val="00E667BA"/>
    <w:rsid w:val="00E70ADE"/>
    <w:rsid w:val="00E73FE7"/>
    <w:rsid w:val="00E754F3"/>
    <w:rsid w:val="00E90708"/>
    <w:rsid w:val="00E910A5"/>
    <w:rsid w:val="00EA1293"/>
    <w:rsid w:val="00EB5594"/>
    <w:rsid w:val="00ED2BCA"/>
    <w:rsid w:val="00EE5909"/>
    <w:rsid w:val="00EE6ADD"/>
    <w:rsid w:val="00F1613C"/>
    <w:rsid w:val="00F24855"/>
    <w:rsid w:val="00F24867"/>
    <w:rsid w:val="00F403B2"/>
    <w:rsid w:val="00F63CE6"/>
    <w:rsid w:val="00F70FC3"/>
    <w:rsid w:val="00F71683"/>
    <w:rsid w:val="00F723A9"/>
    <w:rsid w:val="00F72BEE"/>
    <w:rsid w:val="00F75BEC"/>
    <w:rsid w:val="00F775F5"/>
    <w:rsid w:val="00F873A5"/>
    <w:rsid w:val="00F907EA"/>
    <w:rsid w:val="00F95636"/>
    <w:rsid w:val="00F968F9"/>
    <w:rsid w:val="00F979ED"/>
    <w:rsid w:val="00FA15CD"/>
    <w:rsid w:val="00FA483F"/>
    <w:rsid w:val="00FB2C46"/>
    <w:rsid w:val="00FB42FE"/>
    <w:rsid w:val="00FB5742"/>
    <w:rsid w:val="00FC11C8"/>
    <w:rsid w:val="00FC7783"/>
    <w:rsid w:val="00FD752B"/>
    <w:rsid w:val="00FE4BE9"/>
    <w:rsid w:val="00FE6460"/>
    <w:rsid w:val="00FE6B78"/>
    <w:rsid w:val="00FF081A"/>
    <w:rsid w:val="00FF5E57"/>
    <w:rsid w:val="00FF6BE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E11CB12"/>
  <w15:chartTrackingRefBased/>
  <w15:docId w15:val="{55C591F5-2C40-4F0C-A58A-6631B135F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23AA"/>
    <w:pPr>
      <w:spacing w:line="260" w:lineRule="atLeast"/>
      <w:jc w:val="both"/>
    </w:pPr>
    <w:rPr>
      <w:rFonts w:ascii="Palatino Linotype" w:hAnsi="Palatino Linotype"/>
      <w:noProof/>
      <w:color w:val="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DPI11articletype">
    <w:name w:val="MDPI_1.1_article_type"/>
    <w:next w:val="Normal"/>
    <w:qFormat/>
    <w:rsid w:val="003D23AA"/>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3D23AA"/>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3D23AA"/>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3D23AA"/>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3D23AA"/>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3D23AA"/>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3D23AA"/>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3D23AA"/>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auNormal"/>
    <w:uiPriority w:val="99"/>
    <w:rsid w:val="00CD22B7"/>
    <w:pPr>
      <w:adjustRightInd w:val="0"/>
      <w:snapToGrid w:val="0"/>
      <w:spacing w:line="300" w:lineRule="exact"/>
      <w:jc w:val="center"/>
    </w:pPr>
    <w:rPr>
      <w:rFonts w:ascii="Times New Roman" w:hAnsi="Times New Roman"/>
      <w:b/>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Grilledutableau">
    <w:name w:val="Table Grid"/>
    <w:basedOn w:val="TableauNormal"/>
    <w:uiPriority w:val="59"/>
    <w:rsid w:val="003D23AA"/>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rsid w:val="003D23AA"/>
    <w:pPr>
      <w:tabs>
        <w:tab w:val="center" w:pos="4153"/>
        <w:tab w:val="right" w:pos="8306"/>
      </w:tabs>
      <w:snapToGrid w:val="0"/>
      <w:spacing w:line="240" w:lineRule="atLeast"/>
    </w:pPr>
    <w:rPr>
      <w:szCs w:val="18"/>
    </w:rPr>
  </w:style>
  <w:style w:type="character" w:customStyle="1" w:styleId="PieddepageCar">
    <w:name w:val="Pied de page Car"/>
    <w:link w:val="Pieddepage"/>
    <w:uiPriority w:val="99"/>
    <w:rsid w:val="003D23AA"/>
    <w:rPr>
      <w:rFonts w:ascii="Palatino Linotype" w:hAnsi="Palatino Linotype"/>
      <w:noProof/>
      <w:color w:val="000000"/>
      <w:szCs w:val="18"/>
    </w:rPr>
  </w:style>
  <w:style w:type="paragraph" w:styleId="En-tte">
    <w:name w:val="header"/>
    <w:basedOn w:val="Normal"/>
    <w:link w:val="En-tteCar"/>
    <w:uiPriority w:val="99"/>
    <w:rsid w:val="003D23AA"/>
    <w:pPr>
      <w:pBdr>
        <w:bottom w:val="single" w:sz="6" w:space="1" w:color="auto"/>
      </w:pBdr>
      <w:tabs>
        <w:tab w:val="center" w:pos="4153"/>
        <w:tab w:val="right" w:pos="8306"/>
      </w:tabs>
      <w:snapToGrid w:val="0"/>
      <w:spacing w:line="240" w:lineRule="atLeast"/>
      <w:jc w:val="center"/>
    </w:pPr>
    <w:rPr>
      <w:szCs w:val="18"/>
    </w:rPr>
  </w:style>
  <w:style w:type="character" w:customStyle="1" w:styleId="En-tteCar">
    <w:name w:val="En-tête Car"/>
    <w:link w:val="En-tte"/>
    <w:uiPriority w:val="99"/>
    <w:rsid w:val="003D23AA"/>
    <w:rPr>
      <w:rFonts w:ascii="Palatino Linotype" w:hAnsi="Palatino Linotype"/>
      <w:noProof/>
      <w:color w:val="000000"/>
      <w:szCs w:val="18"/>
    </w:rPr>
  </w:style>
  <w:style w:type="paragraph" w:customStyle="1" w:styleId="MDPIheaderjournallogo">
    <w:name w:val="MDPI_header_journal_logo"/>
    <w:qFormat/>
    <w:rsid w:val="003D23AA"/>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3D23AA"/>
    <w:pPr>
      <w:ind w:firstLine="0"/>
    </w:pPr>
  </w:style>
  <w:style w:type="paragraph" w:customStyle="1" w:styleId="MDPI31text">
    <w:name w:val="MDPI_3.1_text"/>
    <w:qFormat/>
    <w:rsid w:val="00982C9F"/>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3D23AA"/>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3D23AA"/>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3D23AA"/>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3D23AA"/>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1B7C35"/>
    <w:pPr>
      <w:numPr>
        <w:numId w:val="2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1B7C35"/>
    <w:pPr>
      <w:numPr>
        <w:numId w:val="2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3D23AA"/>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3D23AA"/>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3D23AA"/>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FB5742"/>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3D23AA"/>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3D23AA"/>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3D23AA"/>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3D23AA"/>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3D23AA"/>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3D23AA"/>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3D23AA"/>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3D23AA"/>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AA5FF0"/>
    <w:pPr>
      <w:numPr>
        <w:numId w:val="25"/>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Textedebulles">
    <w:name w:val="Balloon Text"/>
    <w:basedOn w:val="Normal"/>
    <w:link w:val="TextedebullesCar"/>
    <w:uiPriority w:val="99"/>
    <w:rsid w:val="003D23AA"/>
    <w:rPr>
      <w:rFonts w:cs="Tahoma"/>
      <w:szCs w:val="18"/>
    </w:rPr>
  </w:style>
  <w:style w:type="character" w:customStyle="1" w:styleId="TextedebullesCar">
    <w:name w:val="Texte de bulles Car"/>
    <w:link w:val="Textedebulles"/>
    <w:uiPriority w:val="99"/>
    <w:rsid w:val="003D23AA"/>
    <w:rPr>
      <w:rFonts w:ascii="Palatino Linotype" w:hAnsi="Palatino Linotype" w:cs="Tahoma"/>
      <w:noProof/>
      <w:color w:val="000000"/>
      <w:szCs w:val="18"/>
    </w:rPr>
  </w:style>
  <w:style w:type="character" w:styleId="Numrodeligne">
    <w:name w:val="line number"/>
    <w:uiPriority w:val="99"/>
    <w:rsid w:val="0094646D"/>
    <w:rPr>
      <w:rFonts w:ascii="Palatino Linotype" w:hAnsi="Palatino Linotype"/>
      <w:sz w:val="16"/>
    </w:rPr>
  </w:style>
  <w:style w:type="table" w:customStyle="1" w:styleId="MDPI41threelinetable">
    <w:name w:val="MDPI_4.1_three_line_table"/>
    <w:basedOn w:val="TableauNormal"/>
    <w:uiPriority w:val="99"/>
    <w:rsid w:val="003D23AA"/>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Lienhypertexte">
    <w:name w:val="Hyperlink"/>
    <w:uiPriority w:val="99"/>
    <w:rsid w:val="003D23AA"/>
    <w:rPr>
      <w:color w:val="0000FF"/>
      <w:u w:val="single"/>
    </w:rPr>
  </w:style>
  <w:style w:type="character" w:customStyle="1" w:styleId="UnresolvedMention">
    <w:name w:val="Unresolved Mention"/>
    <w:uiPriority w:val="99"/>
    <w:semiHidden/>
    <w:unhideWhenUsed/>
    <w:rsid w:val="008119C1"/>
    <w:rPr>
      <w:color w:val="605E5C"/>
      <w:shd w:val="clear" w:color="auto" w:fill="E1DFDD"/>
    </w:rPr>
  </w:style>
  <w:style w:type="table" w:styleId="Tableausimple4">
    <w:name w:val="Plain Table 4"/>
    <w:basedOn w:val="TableauNormal"/>
    <w:uiPriority w:val="44"/>
    <w:rsid w:val="0002505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3D23AA"/>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3D23AA"/>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3D23AA"/>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626A33"/>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3D23AA"/>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3D23AA"/>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3D23AA"/>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C714A0"/>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3D23AA"/>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3D23AA"/>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3D23AA"/>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3D23AA"/>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3D23AA"/>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3D23AA"/>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3D23AA"/>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auNormal"/>
    <w:uiPriority w:val="99"/>
    <w:rsid w:val="003D23AA"/>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3D23AA"/>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3D23AA"/>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3D23AA"/>
  </w:style>
  <w:style w:type="paragraph" w:styleId="Bibliographie">
    <w:name w:val="Bibliography"/>
    <w:basedOn w:val="Normal"/>
    <w:next w:val="Normal"/>
    <w:uiPriority w:val="37"/>
    <w:unhideWhenUsed/>
    <w:rsid w:val="003D23AA"/>
  </w:style>
  <w:style w:type="paragraph" w:styleId="Corpsdetexte">
    <w:name w:val="Body Text"/>
    <w:link w:val="CorpsdetexteCar"/>
    <w:rsid w:val="003D23AA"/>
    <w:pPr>
      <w:spacing w:after="120" w:line="340" w:lineRule="atLeast"/>
      <w:jc w:val="both"/>
    </w:pPr>
    <w:rPr>
      <w:rFonts w:ascii="Palatino Linotype" w:hAnsi="Palatino Linotype"/>
      <w:color w:val="000000"/>
      <w:sz w:val="24"/>
      <w:lang w:eastAsia="de-DE"/>
    </w:rPr>
  </w:style>
  <w:style w:type="character" w:customStyle="1" w:styleId="CorpsdetexteCar">
    <w:name w:val="Corps de texte Car"/>
    <w:link w:val="Corpsdetexte"/>
    <w:rsid w:val="003D23AA"/>
    <w:rPr>
      <w:rFonts w:ascii="Palatino Linotype" w:hAnsi="Palatino Linotype"/>
      <w:color w:val="000000"/>
      <w:sz w:val="24"/>
      <w:lang w:eastAsia="de-DE"/>
    </w:rPr>
  </w:style>
  <w:style w:type="character" w:styleId="Marquedecommentaire">
    <w:name w:val="annotation reference"/>
    <w:uiPriority w:val="99"/>
    <w:rsid w:val="003D23AA"/>
    <w:rPr>
      <w:sz w:val="21"/>
      <w:szCs w:val="21"/>
    </w:rPr>
  </w:style>
  <w:style w:type="paragraph" w:styleId="Commentaire">
    <w:name w:val="annotation text"/>
    <w:basedOn w:val="Normal"/>
    <w:link w:val="CommentaireCar"/>
    <w:uiPriority w:val="99"/>
    <w:rsid w:val="003D23AA"/>
  </w:style>
  <w:style w:type="character" w:customStyle="1" w:styleId="CommentaireCar">
    <w:name w:val="Commentaire Car"/>
    <w:link w:val="Commentaire"/>
    <w:uiPriority w:val="99"/>
    <w:rsid w:val="003D23AA"/>
    <w:rPr>
      <w:rFonts w:ascii="Palatino Linotype" w:hAnsi="Palatino Linotype"/>
      <w:noProof/>
      <w:color w:val="000000"/>
    </w:rPr>
  </w:style>
  <w:style w:type="paragraph" w:styleId="Objetducommentaire">
    <w:name w:val="annotation subject"/>
    <w:basedOn w:val="Commentaire"/>
    <w:next w:val="Commentaire"/>
    <w:link w:val="ObjetducommentaireCar"/>
    <w:rsid w:val="003D23AA"/>
    <w:rPr>
      <w:b/>
      <w:bCs/>
    </w:rPr>
  </w:style>
  <w:style w:type="character" w:customStyle="1" w:styleId="ObjetducommentaireCar">
    <w:name w:val="Objet du commentaire Car"/>
    <w:link w:val="Objetducommentaire"/>
    <w:rsid w:val="003D23AA"/>
    <w:rPr>
      <w:rFonts w:ascii="Palatino Linotype" w:hAnsi="Palatino Linotype"/>
      <w:b/>
      <w:bCs/>
      <w:noProof/>
      <w:color w:val="000000"/>
    </w:rPr>
  </w:style>
  <w:style w:type="character" w:styleId="Appeldenotedefin">
    <w:name w:val="endnote reference"/>
    <w:rsid w:val="003D23AA"/>
    <w:rPr>
      <w:vertAlign w:val="superscript"/>
    </w:rPr>
  </w:style>
  <w:style w:type="paragraph" w:styleId="Notedefin">
    <w:name w:val="endnote text"/>
    <w:basedOn w:val="Normal"/>
    <w:link w:val="NotedefinCar"/>
    <w:semiHidden/>
    <w:unhideWhenUsed/>
    <w:rsid w:val="003D23AA"/>
    <w:pPr>
      <w:spacing w:line="240" w:lineRule="auto"/>
    </w:pPr>
  </w:style>
  <w:style w:type="character" w:customStyle="1" w:styleId="NotedefinCar">
    <w:name w:val="Note de fin Car"/>
    <w:link w:val="Notedefin"/>
    <w:semiHidden/>
    <w:rsid w:val="003D23AA"/>
    <w:rPr>
      <w:rFonts w:ascii="Palatino Linotype" w:hAnsi="Palatino Linotype"/>
      <w:noProof/>
      <w:color w:val="000000"/>
    </w:rPr>
  </w:style>
  <w:style w:type="character" w:styleId="Lienhypertextesuivivisit">
    <w:name w:val="FollowedHyperlink"/>
    <w:rsid w:val="003D23AA"/>
    <w:rPr>
      <w:color w:val="954F72"/>
      <w:u w:val="single"/>
    </w:rPr>
  </w:style>
  <w:style w:type="paragraph" w:styleId="Notedebasdepage">
    <w:name w:val="footnote text"/>
    <w:basedOn w:val="Normal"/>
    <w:link w:val="NotedebasdepageCar"/>
    <w:uiPriority w:val="99"/>
    <w:semiHidden/>
    <w:unhideWhenUsed/>
    <w:rsid w:val="003D23AA"/>
    <w:pPr>
      <w:spacing w:line="240" w:lineRule="auto"/>
    </w:pPr>
  </w:style>
  <w:style w:type="character" w:customStyle="1" w:styleId="NotedebasdepageCar">
    <w:name w:val="Note de bas de page Car"/>
    <w:link w:val="Notedebasdepage"/>
    <w:uiPriority w:val="99"/>
    <w:semiHidden/>
    <w:rsid w:val="003D23AA"/>
    <w:rPr>
      <w:rFonts w:ascii="Palatino Linotype" w:hAnsi="Palatino Linotype"/>
      <w:noProof/>
      <w:color w:val="000000"/>
    </w:rPr>
  </w:style>
  <w:style w:type="paragraph" w:styleId="NormalWeb">
    <w:name w:val="Normal (Web)"/>
    <w:basedOn w:val="Normal"/>
    <w:uiPriority w:val="99"/>
    <w:rsid w:val="003D23AA"/>
    <w:rPr>
      <w:szCs w:val="24"/>
    </w:rPr>
  </w:style>
  <w:style w:type="paragraph" w:customStyle="1" w:styleId="MsoFootnoteText0">
    <w:name w:val="MsoFootnoteText"/>
    <w:basedOn w:val="NormalWeb"/>
    <w:qFormat/>
    <w:rsid w:val="003D23AA"/>
    <w:rPr>
      <w:rFonts w:ascii="Times New Roman" w:hAnsi="Times New Roman"/>
    </w:rPr>
  </w:style>
  <w:style w:type="character" w:styleId="Numrodepage">
    <w:name w:val="page number"/>
    <w:rsid w:val="003D23AA"/>
  </w:style>
  <w:style w:type="character" w:styleId="Textedelespacerserv">
    <w:name w:val="Placeholder Text"/>
    <w:uiPriority w:val="99"/>
    <w:semiHidden/>
    <w:rsid w:val="003D23AA"/>
    <w:rPr>
      <w:color w:val="808080"/>
    </w:rPr>
  </w:style>
  <w:style w:type="paragraph" w:customStyle="1" w:styleId="MDPI71FootNotes">
    <w:name w:val="MDPI_7.1_FootNotes"/>
    <w:qFormat/>
    <w:rsid w:val="007B6B26"/>
    <w:pPr>
      <w:numPr>
        <w:numId w:val="22"/>
      </w:numPr>
      <w:adjustRightInd w:val="0"/>
      <w:snapToGrid w:val="0"/>
      <w:spacing w:line="228" w:lineRule="auto"/>
    </w:pPr>
    <w:rPr>
      <w:rFonts w:ascii="Palatino Linotype" w:eastAsiaTheme="minorEastAsia" w:hAnsi="Palatino Linotype"/>
      <w:noProof/>
      <w:color w:val="000000"/>
      <w:sz w:val="18"/>
    </w:rPr>
  </w:style>
  <w:style w:type="character" w:customStyle="1" w:styleId="doi">
    <w:name w:val="doi"/>
    <w:basedOn w:val="Policepardfaut"/>
    <w:rsid w:val="00A93A81"/>
  </w:style>
  <w:style w:type="character" w:styleId="Appelnotedebasdep">
    <w:name w:val="footnote reference"/>
    <w:basedOn w:val="Policepardfaut"/>
    <w:uiPriority w:val="99"/>
    <w:semiHidden/>
    <w:unhideWhenUsed/>
    <w:rsid w:val="00A93A81"/>
    <w:rPr>
      <w:vertAlign w:val="superscript"/>
    </w:rPr>
  </w:style>
  <w:style w:type="paragraph" w:customStyle="1" w:styleId="page-range">
    <w:name w:val="page-range"/>
    <w:basedOn w:val="Normal"/>
    <w:rsid w:val="00A93A81"/>
    <w:pPr>
      <w:spacing w:before="100" w:beforeAutospacing="1" w:after="100" w:afterAutospacing="1" w:line="240" w:lineRule="auto"/>
      <w:jc w:val="left"/>
    </w:pPr>
    <w:rPr>
      <w:rFonts w:ascii="Times New Roman" w:eastAsia="Times New Roman" w:hAnsi="Times New Roman"/>
      <w:noProof w:val="0"/>
      <w:color w:val="auto"/>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www.rodentgreen.com"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mbroise\Downloads\agronomy-template(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D23720-4145-4B9F-BC97-B77D88A22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agronomy-template(1)</Template>
  <TotalTime>1199</TotalTime>
  <Pages>14</Pages>
  <Words>7318</Words>
  <Characters>40255</Characters>
  <Application>Microsoft Office Word</Application>
  <DocSecurity>0</DocSecurity>
  <Lines>335</Lines>
  <Paragraphs>94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47479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Ambroise</dc:creator>
  <cp:keywords/>
  <dc:description/>
  <cp:lastModifiedBy>Ambroise</cp:lastModifiedBy>
  <cp:revision>104</cp:revision>
  <dcterms:created xsi:type="dcterms:W3CDTF">2023-01-12T21:45:00Z</dcterms:created>
  <dcterms:modified xsi:type="dcterms:W3CDTF">2023-01-13T20:26:00Z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zotero-version="6.0.8"&gt;&lt;session id="6Ue9735a"/&gt;&lt;style id="http://www.zotero.org/styles/environnement-risques-et-sante" hasBibliography="1" bibliographyStyleHasBeenSet="1"/&gt;&lt;prefs&gt;&lt;pref name="fieldType" value="Field"/&gt;&lt;/prefs&gt;&lt;/data&gt;</vt:lpwstr>
  </property>
</Properties>
</file>